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420"/>
        <w:tblW w:w="5000" w:type="pct"/>
        <w:tblLook w:val="0600" w:firstRow="0" w:lastRow="0" w:firstColumn="0" w:lastColumn="0" w:noHBand="1" w:noVBand="1"/>
      </w:tblPr>
      <w:tblGrid>
        <w:gridCol w:w="357"/>
        <w:gridCol w:w="9516"/>
        <w:gridCol w:w="243"/>
        <w:gridCol w:w="350"/>
      </w:tblGrid>
      <w:tr w:rsidR="00A85156" w:rsidRPr="00766925" w14:paraId="785B301C" w14:textId="77777777" w:rsidTr="00EB5CEC">
        <w:trPr>
          <w:trHeight w:val="983"/>
        </w:trPr>
        <w:tc>
          <w:tcPr>
            <w:tcW w:w="171" w:type="pct"/>
          </w:tcPr>
          <w:p w14:paraId="1596DD71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4546" w:type="pct"/>
            <w:shd w:val="clear" w:color="auto" w:fill="1F497D" w:themeFill="text2"/>
            <w:vAlign w:val="center"/>
          </w:tcPr>
          <w:p w14:paraId="57B9F86A" w14:textId="77777777" w:rsidR="00A85156" w:rsidRPr="00766925" w:rsidRDefault="00A85156" w:rsidP="00EB5CEC">
            <w:pPr>
              <w:pStyle w:val="Titre"/>
            </w:pPr>
            <w:r w:rsidRPr="00D277EE">
              <w:rPr>
                <w:rFonts w:ascii="Colonna MT" w:hAnsi="Colonna MT" w:cs="Calibri"/>
                <w:sz w:val="52"/>
                <w:szCs w:val="52"/>
                <w:lang w:eastAsia="fr-FR"/>
              </w:rPr>
              <w:t>BULLETIN DE NOTES</w:t>
            </w:r>
          </w:p>
        </w:tc>
        <w:tc>
          <w:tcPr>
            <w:tcW w:w="116" w:type="pct"/>
          </w:tcPr>
          <w:p w14:paraId="147BD579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167" w:type="pct"/>
          </w:tcPr>
          <w:p w14:paraId="6DB94A10" w14:textId="77777777" w:rsidR="00A85156" w:rsidRPr="00766925" w:rsidRDefault="00A85156" w:rsidP="00EB5CEC">
            <w:pPr>
              <w:pStyle w:val="Titre"/>
            </w:pPr>
          </w:p>
        </w:tc>
      </w:tr>
    </w:tbl>
    <w:p w14:paraId="5D519C61" w14:textId="77777777" w:rsidR="00A85156" w:rsidRPr="00766925" w:rsidRDefault="00A85156"/>
    <w:p w14:paraId="1EE918F8" w14:textId="77777777" w:rsidR="00A85156" w:rsidRPr="00766925" w:rsidRDefault="00A85156" w:rsidP="00FD5017">
      <w:pPr>
        <w:pStyle w:val="Texteengrasbleu"/>
      </w:pPr>
      <w:r>
        <w:t>ABIDJAN, le 25 avril 2022</w:t>
      </w:r>
    </w:p>
    <w:p w14:paraId="6F6FB2DD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Mr</w:t>
      </w:r>
      <w:r>
        <w:t xml:space="preserve"> </w:t>
      </w:r>
      <w:r>
        <w:rPr>
          <w:noProof/>
        </w:rPr>
        <w:t>Louis</w:t>
      </w:r>
      <w:r>
        <w:t xml:space="preserve"> </w:t>
      </w:r>
      <w:r>
        <w:rPr>
          <w:noProof/>
        </w:rPr>
        <w:t>BOURGEOIS</w:t>
      </w:r>
    </w:p>
    <w:p w14:paraId="2B2DC125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Au Village, 1 rue Principale</w:t>
      </w:r>
    </w:p>
    <w:p w14:paraId="155781D5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La Chaux-du-Dombief</w:t>
      </w:r>
    </w:p>
    <w:p w14:paraId="591C969A" w14:textId="77777777" w:rsidR="00A85156" w:rsidRDefault="00A85156" w:rsidP="00C1012C">
      <w:pPr>
        <w:ind w:left="7200"/>
      </w:pPr>
    </w:p>
    <w:p w14:paraId="38CA8410" w14:textId="77777777" w:rsidR="00A85156" w:rsidRDefault="00A85156" w:rsidP="00C1012C">
      <w:pPr>
        <w:ind w:left="7200"/>
      </w:pPr>
    </w:p>
    <w:p w14:paraId="4C3925CA" w14:textId="77777777" w:rsidR="00A85156" w:rsidRPr="00766925" w:rsidRDefault="00A85156"/>
    <w:p w14:paraId="476B9744" w14:textId="77777777" w:rsidR="00A85156" w:rsidRPr="00766925" w:rsidRDefault="00A85156" w:rsidP="00FD5017">
      <w:pPr>
        <w:pStyle w:val="Texteengrasbleu"/>
      </w:pPr>
      <w:r>
        <w:t>Cher élève,</w:t>
      </w:r>
    </w:p>
    <w:p w14:paraId="0596E03A" w14:textId="77777777" w:rsidR="00A85156" w:rsidRDefault="00A85156" w:rsidP="00FD5017">
      <w:r>
        <w:t>Nous avons le plaisir de vous communiquer les notes pour cette année scolaire en cours :</w:t>
      </w:r>
    </w:p>
    <w:p w14:paraId="0824C05B" w14:textId="77777777" w:rsidR="00A85156" w:rsidRDefault="00A85156" w:rsidP="00FD5017"/>
    <w:p w14:paraId="04F407C7" w14:textId="77777777" w:rsidR="00A85156" w:rsidRDefault="00A85156" w:rsidP="00FD5017">
      <w:proofErr w:type="gramStart"/>
      <w:r>
        <w:t>Matière  :</w:t>
      </w:r>
      <w:proofErr w:type="gramEnd"/>
      <w:r>
        <w:t xml:space="preserve"> </w:t>
      </w:r>
      <w:r>
        <w:rPr>
          <w:noProof/>
        </w:rPr>
        <w:t>Anglais</w:t>
      </w:r>
    </w:p>
    <w:p w14:paraId="20DB10EC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107"/>
        <w:gridCol w:w="1064"/>
        <w:gridCol w:w="1104"/>
        <w:gridCol w:w="1107"/>
        <w:gridCol w:w="1164"/>
        <w:gridCol w:w="1071"/>
        <w:gridCol w:w="1030"/>
        <w:gridCol w:w="975"/>
      </w:tblGrid>
      <w:tr w:rsidR="00A85156" w14:paraId="3BF915D2" w14:textId="77777777" w:rsidTr="00C1012C">
        <w:trPr>
          <w:trHeight w:val="262"/>
        </w:trPr>
        <w:tc>
          <w:tcPr>
            <w:tcW w:w="1107" w:type="dxa"/>
          </w:tcPr>
          <w:p w14:paraId="0F24E6FC" w14:textId="77777777" w:rsidR="00A85156" w:rsidRDefault="00A85156" w:rsidP="00FD5017">
            <w:pPr>
              <w:ind w:left="0"/>
            </w:pPr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sept</w:t>
            </w:r>
            <w:proofErr w:type="gramEnd"/>
          </w:p>
        </w:tc>
        <w:tc>
          <w:tcPr>
            <w:tcW w:w="1064" w:type="dxa"/>
          </w:tcPr>
          <w:p w14:paraId="15BDFC55" w14:textId="77777777" w:rsidR="00A85156" w:rsidRDefault="00A85156" w:rsidP="00FD5017">
            <w:pPr>
              <w:ind w:left="0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    </w:t>
            </w: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oct</w:t>
            </w:r>
            <w:proofErr w:type="spellEnd"/>
            <w:proofErr w:type="gramEnd"/>
          </w:p>
        </w:tc>
        <w:tc>
          <w:tcPr>
            <w:tcW w:w="1104" w:type="dxa"/>
          </w:tcPr>
          <w:p w14:paraId="348617DB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nov</w:t>
            </w:r>
            <w:proofErr w:type="spellEnd"/>
            <w:proofErr w:type="gramEnd"/>
          </w:p>
        </w:tc>
        <w:tc>
          <w:tcPr>
            <w:tcW w:w="1107" w:type="dxa"/>
          </w:tcPr>
          <w:p w14:paraId="174DF145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déc</w:t>
            </w:r>
            <w:proofErr w:type="spellEnd"/>
            <w:proofErr w:type="gramEnd"/>
          </w:p>
        </w:tc>
        <w:tc>
          <w:tcPr>
            <w:tcW w:w="1164" w:type="dxa"/>
          </w:tcPr>
          <w:p w14:paraId="242DAD33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jvier</w:t>
            </w:r>
            <w:proofErr w:type="spellEnd"/>
            <w:proofErr w:type="gramEnd"/>
          </w:p>
        </w:tc>
        <w:tc>
          <w:tcPr>
            <w:tcW w:w="910" w:type="dxa"/>
          </w:tcPr>
          <w:p w14:paraId="075A3BCC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fvrier</w:t>
            </w:r>
            <w:proofErr w:type="spellEnd"/>
            <w:proofErr w:type="gramEnd"/>
          </w:p>
        </w:tc>
        <w:tc>
          <w:tcPr>
            <w:tcW w:w="910" w:type="dxa"/>
          </w:tcPr>
          <w:p w14:paraId="2BB4B26A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mars</w:t>
            </w:r>
            <w:proofErr w:type="gramEnd"/>
          </w:p>
        </w:tc>
        <w:tc>
          <w:tcPr>
            <w:tcW w:w="910" w:type="dxa"/>
          </w:tcPr>
          <w:p w14:paraId="4E2D53EA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avril</w:t>
            </w:r>
            <w:proofErr w:type="gramEnd"/>
          </w:p>
        </w:tc>
      </w:tr>
      <w:tr w:rsidR="00A85156" w14:paraId="3DE938D4" w14:textId="77777777" w:rsidTr="00C1012C">
        <w:trPr>
          <w:trHeight w:val="248"/>
        </w:trPr>
        <w:tc>
          <w:tcPr>
            <w:tcW w:w="1107" w:type="dxa"/>
          </w:tcPr>
          <w:p w14:paraId="5DC6DCA6" w14:textId="77777777" w:rsidR="00A85156" w:rsidRDefault="00A85156" w:rsidP="00FD5017">
            <w:pPr>
              <w:ind w:left="0"/>
            </w:pPr>
            <w:r>
              <w:rPr>
                <w:noProof/>
              </w:rPr>
              <w:t>8</w:t>
            </w:r>
          </w:p>
        </w:tc>
        <w:tc>
          <w:tcPr>
            <w:tcW w:w="1064" w:type="dxa"/>
          </w:tcPr>
          <w:p w14:paraId="310BB176" w14:textId="77777777" w:rsidR="00A85156" w:rsidRDefault="00A85156" w:rsidP="00FD5017">
            <w:pPr>
              <w:ind w:left="0"/>
            </w:pPr>
            <w:r>
              <w:rPr>
                <w:noProof/>
              </w:rPr>
              <w:t>12</w:t>
            </w:r>
          </w:p>
        </w:tc>
        <w:tc>
          <w:tcPr>
            <w:tcW w:w="1104" w:type="dxa"/>
          </w:tcPr>
          <w:p w14:paraId="28A3B796" w14:textId="77777777" w:rsidR="00A85156" w:rsidRDefault="00A85156" w:rsidP="00FD5017">
            <w:pPr>
              <w:ind w:left="0"/>
            </w:pPr>
            <w:r>
              <w:rPr>
                <w:noProof/>
              </w:rPr>
              <w:t>9</w:t>
            </w:r>
          </w:p>
        </w:tc>
        <w:tc>
          <w:tcPr>
            <w:tcW w:w="1107" w:type="dxa"/>
          </w:tcPr>
          <w:p w14:paraId="2BC6C66B" w14:textId="77777777" w:rsidR="00A85156" w:rsidRDefault="00A85156" w:rsidP="00FD5017">
            <w:pPr>
              <w:ind w:left="0"/>
            </w:pPr>
            <w:r>
              <w:rPr>
                <w:noProof/>
              </w:rPr>
              <w:t>14</w:t>
            </w:r>
          </w:p>
        </w:tc>
        <w:tc>
          <w:tcPr>
            <w:tcW w:w="1164" w:type="dxa"/>
          </w:tcPr>
          <w:p w14:paraId="03B6B0F2" w14:textId="77777777" w:rsidR="00A85156" w:rsidRDefault="00A85156" w:rsidP="00FD5017">
            <w:pPr>
              <w:ind w:left="0"/>
            </w:pPr>
            <w:r>
              <w:rPr>
                <w:noProof/>
              </w:rPr>
              <w:t>10</w:t>
            </w:r>
          </w:p>
        </w:tc>
        <w:tc>
          <w:tcPr>
            <w:tcW w:w="910" w:type="dxa"/>
          </w:tcPr>
          <w:p w14:paraId="12AEDEA0" w14:textId="77777777" w:rsidR="00A85156" w:rsidRDefault="00A85156" w:rsidP="00FD5017">
            <w:pPr>
              <w:ind w:left="0"/>
            </w:pPr>
            <w:r>
              <w:rPr>
                <w:noProof/>
              </w:rPr>
              <w:t>12</w:t>
            </w:r>
          </w:p>
        </w:tc>
        <w:tc>
          <w:tcPr>
            <w:tcW w:w="910" w:type="dxa"/>
          </w:tcPr>
          <w:p w14:paraId="599F6821" w14:textId="77777777" w:rsidR="00A85156" w:rsidRDefault="00A85156" w:rsidP="00FD5017">
            <w:pPr>
              <w:ind w:left="0"/>
            </w:pPr>
            <w:r>
              <w:rPr>
                <w:noProof/>
              </w:rPr>
              <w:t>15</w:t>
            </w:r>
          </w:p>
        </w:tc>
        <w:tc>
          <w:tcPr>
            <w:tcW w:w="910" w:type="dxa"/>
          </w:tcPr>
          <w:p w14:paraId="536AA92E" w14:textId="77777777" w:rsidR="00A85156" w:rsidRDefault="00A85156" w:rsidP="00FD5017">
            <w:pPr>
              <w:ind w:left="0"/>
            </w:pPr>
            <w:r>
              <w:rPr>
                <w:noProof/>
              </w:rPr>
              <w:t>13</w:t>
            </w:r>
          </w:p>
        </w:tc>
      </w:tr>
    </w:tbl>
    <w:p w14:paraId="3736052B" w14:textId="77777777" w:rsidR="00A85156" w:rsidRDefault="00A85156" w:rsidP="00FD5017"/>
    <w:p w14:paraId="2E710888" w14:textId="77777777" w:rsidR="00A85156" w:rsidRDefault="00A85156" w:rsidP="00FD5017"/>
    <w:p w14:paraId="41610EF1" w14:textId="77777777" w:rsidR="00A85156" w:rsidRDefault="00A85156" w:rsidP="00FD5017">
      <w:r>
        <w:t>Moyenne de la classe :</w:t>
      </w:r>
    </w:p>
    <w:p w14:paraId="4386FC9B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093"/>
        <w:gridCol w:w="1093"/>
        <w:gridCol w:w="1105"/>
        <w:gridCol w:w="1105"/>
        <w:gridCol w:w="1094"/>
        <w:gridCol w:w="1105"/>
        <w:gridCol w:w="1094"/>
        <w:gridCol w:w="1021"/>
      </w:tblGrid>
      <w:tr w:rsidR="00A85156" w14:paraId="133FDB13" w14:textId="77777777" w:rsidTr="00B4295E">
        <w:trPr>
          <w:trHeight w:val="254"/>
        </w:trPr>
        <w:tc>
          <w:tcPr>
            <w:tcW w:w="1093" w:type="dxa"/>
          </w:tcPr>
          <w:p w14:paraId="2C95A3F8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93" w:type="dxa"/>
          </w:tcPr>
          <w:p w14:paraId="03C03CE3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9,43</w:t>
            </w:r>
          </w:p>
        </w:tc>
        <w:tc>
          <w:tcPr>
            <w:tcW w:w="1105" w:type="dxa"/>
          </w:tcPr>
          <w:p w14:paraId="00EC7123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105" w:type="dxa"/>
          </w:tcPr>
          <w:p w14:paraId="09BD06B0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10,71</w:t>
            </w:r>
          </w:p>
        </w:tc>
        <w:tc>
          <w:tcPr>
            <w:tcW w:w="1094" w:type="dxa"/>
          </w:tcPr>
          <w:p w14:paraId="33B63F8B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5,57</w:t>
            </w:r>
          </w:p>
        </w:tc>
        <w:tc>
          <w:tcPr>
            <w:tcW w:w="1105" w:type="dxa"/>
          </w:tcPr>
          <w:p w14:paraId="71B07FE9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094" w:type="dxa"/>
          </w:tcPr>
          <w:p w14:paraId="1B280FFC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21" w:type="dxa"/>
          </w:tcPr>
          <w:p w14:paraId="6AF9FBDA" w14:textId="77777777" w:rsidR="00A85156" w:rsidRPr="00B4295E" w:rsidRDefault="00A85156" w:rsidP="00FD5017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B4295E">
              <w:rPr>
                <w:rFonts w:ascii="Calibri" w:hAnsi="Calibri" w:cs="Calibri"/>
                <w:sz w:val="22"/>
                <w:szCs w:val="22"/>
              </w:rPr>
              <w:t>8.14</w:t>
            </w:r>
          </w:p>
        </w:tc>
      </w:tr>
    </w:tbl>
    <w:p w14:paraId="13C42B91" w14:textId="77777777" w:rsidR="00A85156" w:rsidRDefault="00A85156" w:rsidP="00FD5017"/>
    <w:tbl>
      <w:tblPr>
        <w:tblW w:w="11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16"/>
        <w:gridCol w:w="1216"/>
        <w:gridCol w:w="121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85156" w:rsidRPr="00B4295E" w14:paraId="577F5229" w14:textId="77777777" w:rsidTr="00B4295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0DF9" w14:textId="77777777" w:rsidR="00A85156" w:rsidRPr="00B4295E" w:rsidRDefault="00A85156" w:rsidP="00B4295E">
            <w:pPr>
              <w:ind w:left="0" w:right="0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D016C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C384B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86797" w14:textId="77777777" w:rsidR="00A85156" w:rsidRPr="00B4295E" w:rsidRDefault="00A85156" w:rsidP="00B4295E">
            <w:pPr>
              <w:ind w:left="0" w:righ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B0911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725E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B6BE5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71D24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5A5C0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48F03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F653E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BDECD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8,14</w:t>
            </w:r>
          </w:p>
        </w:tc>
      </w:tr>
    </w:tbl>
    <w:p w14:paraId="4A7FDA1E" w14:textId="03144219" w:rsidR="00A85156" w:rsidRDefault="00A85156" w:rsidP="00FD5017">
      <w:r>
        <w:rPr>
          <w:noProof/>
        </w:rPr>
        <w:drawing>
          <wp:inline distT="0" distB="0" distL="0" distR="0" wp14:anchorId="6459B6C1" wp14:editId="04074B15">
            <wp:extent cx="5762625" cy="2493136"/>
            <wp:effectExtent l="0" t="0" r="0" b="2540"/>
            <wp:docPr id="207" name="Imag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034" cy="2496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F87F8" w14:textId="77777777" w:rsidR="00A85156" w:rsidRDefault="00A85156" w:rsidP="00FD5017"/>
    <w:sdt>
      <w:sdtPr>
        <w:id w:val="-1580360757"/>
        <w:placeholder>
          <w:docPart w:val="3992DAECF1E843268923A1D5483353CA"/>
        </w:placeholder>
        <w:temporary/>
        <w:showingPlcHdr/>
        <w15:appearance w15:val="hidden"/>
      </w:sdtPr>
      <w:sdtContent>
        <w:p w14:paraId="0B6FEB1F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Cordialement,</w:t>
          </w:r>
        </w:p>
      </w:sdtContent>
    </w:sdt>
    <w:sdt>
      <w:sdtPr>
        <w:id w:val="-918634587"/>
        <w:placeholder>
          <w:docPart w:val="D129F63D18C94ACEA87D462602DBE662"/>
        </w:placeholder>
        <w:temporary/>
        <w:showingPlcHdr/>
        <w15:appearance w15:val="hidden"/>
        <w:text/>
      </w:sdtPr>
      <w:sdtContent>
        <w:p w14:paraId="5F9BB650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Nom de l’employé</w:t>
          </w:r>
        </w:p>
      </w:sdtContent>
    </w:sdt>
    <w:p w14:paraId="75877D58" w14:textId="77777777" w:rsidR="00A85156" w:rsidRDefault="00A85156" w:rsidP="00F1206A">
      <w:pPr>
        <w:ind w:left="0"/>
        <w:sectPr w:rsidR="00A85156" w:rsidSect="00A85156">
          <w:headerReference w:type="default" r:id="rId11"/>
          <w:footerReference w:type="default" r:id="rId12"/>
          <w:pgSz w:w="11906" w:h="16838" w:code="9"/>
          <w:pgMar w:top="1729" w:right="720" w:bottom="1729" w:left="720" w:header="709" w:footer="709" w:gutter="0"/>
          <w:pgNumType w:start="1"/>
          <w:cols w:space="708"/>
          <w:docGrid w:linePitch="360"/>
        </w:sectPr>
      </w:pPr>
    </w:p>
    <w:tbl>
      <w:tblPr>
        <w:tblpPr w:leftFromText="141" w:rightFromText="141" w:horzAnchor="margin" w:tblpY="420"/>
        <w:tblW w:w="5000" w:type="pct"/>
        <w:tblLook w:val="0600" w:firstRow="0" w:lastRow="0" w:firstColumn="0" w:lastColumn="0" w:noHBand="1" w:noVBand="1"/>
      </w:tblPr>
      <w:tblGrid>
        <w:gridCol w:w="357"/>
        <w:gridCol w:w="9516"/>
        <w:gridCol w:w="243"/>
        <w:gridCol w:w="350"/>
      </w:tblGrid>
      <w:tr w:rsidR="00A85156" w:rsidRPr="00766925" w14:paraId="614DBC4F" w14:textId="77777777" w:rsidTr="00EB5CEC">
        <w:trPr>
          <w:trHeight w:val="983"/>
        </w:trPr>
        <w:tc>
          <w:tcPr>
            <w:tcW w:w="171" w:type="pct"/>
          </w:tcPr>
          <w:p w14:paraId="69E08696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4546" w:type="pct"/>
            <w:shd w:val="clear" w:color="auto" w:fill="1F497D" w:themeFill="text2"/>
            <w:vAlign w:val="center"/>
          </w:tcPr>
          <w:p w14:paraId="65981ECD" w14:textId="77777777" w:rsidR="00A85156" w:rsidRPr="00766925" w:rsidRDefault="00A85156" w:rsidP="00EB5CEC">
            <w:pPr>
              <w:pStyle w:val="Titre"/>
            </w:pPr>
            <w:r w:rsidRPr="00D277EE">
              <w:rPr>
                <w:rFonts w:ascii="Colonna MT" w:hAnsi="Colonna MT" w:cs="Calibri"/>
                <w:sz w:val="52"/>
                <w:szCs w:val="52"/>
                <w:lang w:eastAsia="fr-FR"/>
              </w:rPr>
              <w:t>BULLETIN DE NOTES</w:t>
            </w:r>
          </w:p>
        </w:tc>
        <w:tc>
          <w:tcPr>
            <w:tcW w:w="116" w:type="pct"/>
          </w:tcPr>
          <w:p w14:paraId="17E29769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167" w:type="pct"/>
          </w:tcPr>
          <w:p w14:paraId="6AD75110" w14:textId="77777777" w:rsidR="00A85156" w:rsidRPr="00766925" w:rsidRDefault="00A85156" w:rsidP="00EB5CEC">
            <w:pPr>
              <w:pStyle w:val="Titre"/>
            </w:pPr>
          </w:p>
        </w:tc>
      </w:tr>
    </w:tbl>
    <w:p w14:paraId="7E3E194F" w14:textId="77777777" w:rsidR="00A85156" w:rsidRPr="00766925" w:rsidRDefault="00A85156"/>
    <w:p w14:paraId="2F5DDA25" w14:textId="77777777" w:rsidR="00A85156" w:rsidRPr="00766925" w:rsidRDefault="00A85156" w:rsidP="00FD5017">
      <w:pPr>
        <w:pStyle w:val="Texteengrasbleu"/>
      </w:pPr>
      <w:r>
        <w:t>ABIDJAN, le 25 avril 2022</w:t>
      </w:r>
    </w:p>
    <w:p w14:paraId="3E868D64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Mr</w:t>
      </w:r>
      <w:r>
        <w:t xml:space="preserve"> </w:t>
      </w:r>
      <w:r>
        <w:rPr>
          <w:noProof/>
        </w:rPr>
        <w:t>Gwenaël</w:t>
      </w:r>
      <w:r>
        <w:t xml:space="preserve"> </w:t>
      </w:r>
      <w:r>
        <w:rPr>
          <w:noProof/>
        </w:rPr>
        <w:t>CHAMOUTON</w:t>
      </w:r>
    </w:p>
    <w:p w14:paraId="4AEB07E6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1 place Saint-Roch</w:t>
      </w:r>
    </w:p>
    <w:p w14:paraId="359AE2D7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La Marre</w:t>
      </w:r>
    </w:p>
    <w:p w14:paraId="11FD153F" w14:textId="77777777" w:rsidR="00A85156" w:rsidRDefault="00A85156" w:rsidP="00C1012C">
      <w:pPr>
        <w:ind w:left="7200"/>
      </w:pPr>
    </w:p>
    <w:p w14:paraId="3524BBC6" w14:textId="77777777" w:rsidR="00A85156" w:rsidRDefault="00A85156" w:rsidP="00C1012C">
      <w:pPr>
        <w:ind w:left="7200"/>
      </w:pPr>
    </w:p>
    <w:p w14:paraId="5D446302" w14:textId="77777777" w:rsidR="00A85156" w:rsidRPr="00766925" w:rsidRDefault="00A85156"/>
    <w:p w14:paraId="239739E4" w14:textId="77777777" w:rsidR="00A85156" w:rsidRPr="00766925" w:rsidRDefault="00A85156" w:rsidP="00FD5017">
      <w:pPr>
        <w:pStyle w:val="Texteengrasbleu"/>
      </w:pPr>
      <w:r>
        <w:t>Cher élève,</w:t>
      </w:r>
    </w:p>
    <w:p w14:paraId="7B94A476" w14:textId="77777777" w:rsidR="00A85156" w:rsidRDefault="00A85156" w:rsidP="00FD5017">
      <w:r>
        <w:t>Nous avons le plaisir de vous communiquer les notes pour cette année scolaire en cours :</w:t>
      </w:r>
    </w:p>
    <w:p w14:paraId="10762B65" w14:textId="77777777" w:rsidR="00A85156" w:rsidRDefault="00A85156" w:rsidP="00FD5017"/>
    <w:p w14:paraId="206B8428" w14:textId="77777777" w:rsidR="00A85156" w:rsidRDefault="00A85156" w:rsidP="00FD5017">
      <w:proofErr w:type="gramStart"/>
      <w:r>
        <w:t>Matière  :</w:t>
      </w:r>
      <w:proofErr w:type="gramEnd"/>
      <w:r>
        <w:t xml:space="preserve"> </w:t>
      </w:r>
      <w:r>
        <w:rPr>
          <w:noProof/>
        </w:rPr>
        <w:t>Anglais</w:t>
      </w:r>
    </w:p>
    <w:p w14:paraId="57B9AA6D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107"/>
        <w:gridCol w:w="1064"/>
        <w:gridCol w:w="1104"/>
        <w:gridCol w:w="1107"/>
        <w:gridCol w:w="1164"/>
        <w:gridCol w:w="1071"/>
        <w:gridCol w:w="1030"/>
        <w:gridCol w:w="975"/>
      </w:tblGrid>
      <w:tr w:rsidR="00A85156" w14:paraId="1793B3DB" w14:textId="77777777" w:rsidTr="00C1012C">
        <w:trPr>
          <w:trHeight w:val="262"/>
        </w:trPr>
        <w:tc>
          <w:tcPr>
            <w:tcW w:w="1107" w:type="dxa"/>
          </w:tcPr>
          <w:p w14:paraId="08CC04C6" w14:textId="77777777" w:rsidR="00A85156" w:rsidRDefault="00A85156" w:rsidP="00FD5017">
            <w:pPr>
              <w:ind w:left="0"/>
            </w:pPr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sept</w:t>
            </w:r>
            <w:proofErr w:type="gramEnd"/>
          </w:p>
        </w:tc>
        <w:tc>
          <w:tcPr>
            <w:tcW w:w="1064" w:type="dxa"/>
          </w:tcPr>
          <w:p w14:paraId="15DFC5FF" w14:textId="77777777" w:rsidR="00A85156" w:rsidRDefault="00A85156" w:rsidP="00FD5017">
            <w:pPr>
              <w:ind w:left="0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    </w:t>
            </w: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oct</w:t>
            </w:r>
            <w:proofErr w:type="spellEnd"/>
            <w:proofErr w:type="gramEnd"/>
          </w:p>
        </w:tc>
        <w:tc>
          <w:tcPr>
            <w:tcW w:w="1104" w:type="dxa"/>
          </w:tcPr>
          <w:p w14:paraId="44BB859A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nov</w:t>
            </w:r>
            <w:proofErr w:type="spellEnd"/>
            <w:proofErr w:type="gramEnd"/>
          </w:p>
        </w:tc>
        <w:tc>
          <w:tcPr>
            <w:tcW w:w="1107" w:type="dxa"/>
          </w:tcPr>
          <w:p w14:paraId="69014719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déc</w:t>
            </w:r>
            <w:proofErr w:type="spellEnd"/>
            <w:proofErr w:type="gramEnd"/>
          </w:p>
        </w:tc>
        <w:tc>
          <w:tcPr>
            <w:tcW w:w="1164" w:type="dxa"/>
          </w:tcPr>
          <w:p w14:paraId="71118855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jvier</w:t>
            </w:r>
            <w:proofErr w:type="spellEnd"/>
            <w:proofErr w:type="gramEnd"/>
          </w:p>
        </w:tc>
        <w:tc>
          <w:tcPr>
            <w:tcW w:w="910" w:type="dxa"/>
          </w:tcPr>
          <w:p w14:paraId="48A8278E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fvrier</w:t>
            </w:r>
            <w:proofErr w:type="spellEnd"/>
            <w:proofErr w:type="gramEnd"/>
          </w:p>
        </w:tc>
        <w:tc>
          <w:tcPr>
            <w:tcW w:w="910" w:type="dxa"/>
          </w:tcPr>
          <w:p w14:paraId="76024408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mars</w:t>
            </w:r>
            <w:proofErr w:type="gramEnd"/>
          </w:p>
        </w:tc>
        <w:tc>
          <w:tcPr>
            <w:tcW w:w="910" w:type="dxa"/>
          </w:tcPr>
          <w:p w14:paraId="4FF8D1C1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avril</w:t>
            </w:r>
            <w:proofErr w:type="gramEnd"/>
          </w:p>
        </w:tc>
      </w:tr>
      <w:tr w:rsidR="00A85156" w14:paraId="4D472B99" w14:textId="77777777" w:rsidTr="00C1012C">
        <w:trPr>
          <w:trHeight w:val="248"/>
        </w:trPr>
        <w:tc>
          <w:tcPr>
            <w:tcW w:w="1107" w:type="dxa"/>
          </w:tcPr>
          <w:p w14:paraId="18678AC3" w14:textId="77777777" w:rsidR="00A85156" w:rsidRDefault="00A85156" w:rsidP="00FD5017">
            <w:pPr>
              <w:ind w:left="0"/>
            </w:pPr>
            <w:r>
              <w:rPr>
                <w:noProof/>
              </w:rPr>
              <w:t>4</w:t>
            </w:r>
          </w:p>
        </w:tc>
        <w:tc>
          <w:tcPr>
            <w:tcW w:w="1064" w:type="dxa"/>
          </w:tcPr>
          <w:p w14:paraId="57432924" w14:textId="77777777" w:rsidR="00A85156" w:rsidRDefault="00A85156" w:rsidP="00FD5017">
            <w:pPr>
              <w:ind w:left="0"/>
            </w:pPr>
            <w:r>
              <w:rPr>
                <w:noProof/>
              </w:rPr>
              <w:t>8</w:t>
            </w:r>
          </w:p>
        </w:tc>
        <w:tc>
          <w:tcPr>
            <w:tcW w:w="1104" w:type="dxa"/>
          </w:tcPr>
          <w:p w14:paraId="468E1CCD" w14:textId="77777777" w:rsidR="00A85156" w:rsidRDefault="00A85156" w:rsidP="00FD5017">
            <w:pPr>
              <w:ind w:left="0"/>
            </w:pPr>
            <w:r>
              <w:rPr>
                <w:noProof/>
              </w:rPr>
              <w:t>7</w:t>
            </w:r>
          </w:p>
        </w:tc>
        <w:tc>
          <w:tcPr>
            <w:tcW w:w="1107" w:type="dxa"/>
          </w:tcPr>
          <w:p w14:paraId="54F3AC54" w14:textId="77777777" w:rsidR="00A85156" w:rsidRDefault="00A85156" w:rsidP="00FD5017">
            <w:pPr>
              <w:ind w:left="0"/>
            </w:pPr>
            <w:r>
              <w:rPr>
                <w:noProof/>
              </w:rPr>
              <w:t>8</w:t>
            </w:r>
          </w:p>
        </w:tc>
        <w:tc>
          <w:tcPr>
            <w:tcW w:w="1164" w:type="dxa"/>
          </w:tcPr>
          <w:p w14:paraId="2326F3C6" w14:textId="77777777" w:rsidR="00A85156" w:rsidRDefault="00A85156" w:rsidP="00FD5017">
            <w:pPr>
              <w:ind w:left="0"/>
            </w:pPr>
            <w:r>
              <w:rPr>
                <w:noProof/>
              </w:rPr>
              <w:t>7</w:t>
            </w:r>
          </w:p>
        </w:tc>
        <w:tc>
          <w:tcPr>
            <w:tcW w:w="910" w:type="dxa"/>
          </w:tcPr>
          <w:p w14:paraId="2862C3EE" w14:textId="77777777" w:rsidR="00A85156" w:rsidRDefault="00A85156" w:rsidP="00FD5017">
            <w:pPr>
              <w:ind w:left="0"/>
            </w:pPr>
            <w:r>
              <w:rPr>
                <w:noProof/>
              </w:rPr>
              <w:t>10</w:t>
            </w:r>
          </w:p>
        </w:tc>
        <w:tc>
          <w:tcPr>
            <w:tcW w:w="910" w:type="dxa"/>
          </w:tcPr>
          <w:p w14:paraId="7003427F" w14:textId="77777777" w:rsidR="00A85156" w:rsidRDefault="00A85156" w:rsidP="00FD5017">
            <w:pPr>
              <w:ind w:left="0"/>
            </w:pPr>
            <w:r>
              <w:rPr>
                <w:noProof/>
              </w:rPr>
              <w:t>9</w:t>
            </w:r>
          </w:p>
        </w:tc>
        <w:tc>
          <w:tcPr>
            <w:tcW w:w="910" w:type="dxa"/>
          </w:tcPr>
          <w:p w14:paraId="481AF574" w14:textId="77777777" w:rsidR="00A85156" w:rsidRDefault="00A85156" w:rsidP="00FD5017">
            <w:pPr>
              <w:ind w:left="0"/>
            </w:pPr>
            <w:r>
              <w:rPr>
                <w:noProof/>
              </w:rPr>
              <w:t>5</w:t>
            </w:r>
          </w:p>
        </w:tc>
      </w:tr>
    </w:tbl>
    <w:p w14:paraId="3E6058DC" w14:textId="77777777" w:rsidR="00A85156" w:rsidRDefault="00A85156" w:rsidP="00FD5017"/>
    <w:p w14:paraId="113DC651" w14:textId="77777777" w:rsidR="00A85156" w:rsidRDefault="00A85156" w:rsidP="00FD5017"/>
    <w:p w14:paraId="09EDD577" w14:textId="77777777" w:rsidR="00A85156" w:rsidRDefault="00A85156" w:rsidP="00FD5017">
      <w:r>
        <w:t>Moyenne de la classe :</w:t>
      </w:r>
    </w:p>
    <w:p w14:paraId="0422E703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093"/>
        <w:gridCol w:w="1093"/>
        <w:gridCol w:w="1105"/>
        <w:gridCol w:w="1105"/>
        <w:gridCol w:w="1094"/>
        <w:gridCol w:w="1105"/>
        <w:gridCol w:w="1094"/>
        <w:gridCol w:w="1021"/>
      </w:tblGrid>
      <w:tr w:rsidR="00A85156" w14:paraId="70D292D4" w14:textId="77777777" w:rsidTr="00B4295E">
        <w:trPr>
          <w:trHeight w:val="254"/>
        </w:trPr>
        <w:tc>
          <w:tcPr>
            <w:tcW w:w="1093" w:type="dxa"/>
          </w:tcPr>
          <w:p w14:paraId="4A051B15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93" w:type="dxa"/>
          </w:tcPr>
          <w:p w14:paraId="40ECC8EC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9,43</w:t>
            </w:r>
          </w:p>
        </w:tc>
        <w:tc>
          <w:tcPr>
            <w:tcW w:w="1105" w:type="dxa"/>
          </w:tcPr>
          <w:p w14:paraId="56E4ECD6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105" w:type="dxa"/>
          </w:tcPr>
          <w:p w14:paraId="275EA52F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10,71</w:t>
            </w:r>
          </w:p>
        </w:tc>
        <w:tc>
          <w:tcPr>
            <w:tcW w:w="1094" w:type="dxa"/>
          </w:tcPr>
          <w:p w14:paraId="74F3D4F0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5,57</w:t>
            </w:r>
          </w:p>
        </w:tc>
        <w:tc>
          <w:tcPr>
            <w:tcW w:w="1105" w:type="dxa"/>
          </w:tcPr>
          <w:p w14:paraId="493CE55C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094" w:type="dxa"/>
          </w:tcPr>
          <w:p w14:paraId="4037E319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21" w:type="dxa"/>
          </w:tcPr>
          <w:p w14:paraId="3B100668" w14:textId="77777777" w:rsidR="00A85156" w:rsidRPr="00B4295E" w:rsidRDefault="00A85156" w:rsidP="00FD5017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B4295E">
              <w:rPr>
                <w:rFonts w:ascii="Calibri" w:hAnsi="Calibri" w:cs="Calibri"/>
                <w:sz w:val="22"/>
                <w:szCs w:val="22"/>
              </w:rPr>
              <w:t>8.14</w:t>
            </w:r>
          </w:p>
        </w:tc>
      </w:tr>
    </w:tbl>
    <w:p w14:paraId="5957C10E" w14:textId="77777777" w:rsidR="00A85156" w:rsidRDefault="00A85156" w:rsidP="00FD5017"/>
    <w:tbl>
      <w:tblPr>
        <w:tblW w:w="11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16"/>
        <w:gridCol w:w="1216"/>
        <w:gridCol w:w="121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85156" w:rsidRPr="00B4295E" w14:paraId="3BFEBCE9" w14:textId="77777777" w:rsidTr="00B4295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6219C" w14:textId="77777777" w:rsidR="00A85156" w:rsidRPr="00B4295E" w:rsidRDefault="00A85156" w:rsidP="00B4295E">
            <w:pPr>
              <w:ind w:left="0" w:right="0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42A40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A528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A315" w14:textId="77777777" w:rsidR="00A85156" w:rsidRPr="00B4295E" w:rsidRDefault="00A85156" w:rsidP="00B4295E">
            <w:pPr>
              <w:ind w:left="0" w:righ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3545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6D56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4AD7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08B4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398C3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85398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BD7A5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C9E39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8,14</w:t>
            </w:r>
          </w:p>
        </w:tc>
      </w:tr>
    </w:tbl>
    <w:p w14:paraId="36A20612" w14:textId="77777777" w:rsidR="00A85156" w:rsidRDefault="00A85156" w:rsidP="00FD5017">
      <w:r>
        <w:rPr>
          <w:noProof/>
        </w:rPr>
        <w:drawing>
          <wp:inline distT="0" distB="0" distL="0" distR="0" wp14:anchorId="6F1D941A" wp14:editId="5CC79D0F">
            <wp:extent cx="5467350" cy="1804147"/>
            <wp:effectExtent l="0" t="0" r="0" b="571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33" cy="1807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FA8B3" w14:textId="77777777" w:rsidR="00A85156" w:rsidRDefault="00A85156" w:rsidP="00FD5017"/>
    <w:sdt>
      <w:sdtPr>
        <w:id w:val="-2118437249"/>
        <w:placeholder>
          <w:docPart w:val="FF9F8409BB4E429791535F38BB9F22C8"/>
        </w:placeholder>
        <w:temporary/>
        <w:showingPlcHdr/>
        <w15:appearance w15:val="hidden"/>
      </w:sdtPr>
      <w:sdtContent>
        <w:p w14:paraId="39878B6F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Cordialement,</w:t>
          </w:r>
        </w:p>
      </w:sdtContent>
    </w:sdt>
    <w:sdt>
      <w:sdtPr>
        <w:id w:val="24606088"/>
        <w:placeholder>
          <w:docPart w:val="C4BE13DDB644445FA70454010C4166A9"/>
        </w:placeholder>
        <w:temporary/>
        <w:showingPlcHdr/>
        <w15:appearance w15:val="hidden"/>
        <w:text/>
      </w:sdtPr>
      <w:sdtContent>
        <w:p w14:paraId="1FFCE1D7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Nom de l’employé</w:t>
          </w:r>
        </w:p>
      </w:sdtContent>
    </w:sdt>
    <w:p w14:paraId="4370C31B" w14:textId="77777777" w:rsidR="00A85156" w:rsidRPr="00766925" w:rsidRDefault="00A85156" w:rsidP="00FD5017">
      <w:pPr>
        <w:pStyle w:val="Texteengrasbleu"/>
      </w:pPr>
    </w:p>
    <w:p w14:paraId="57F9C005" w14:textId="77777777" w:rsidR="00A85156" w:rsidRDefault="00A85156" w:rsidP="00F1206A">
      <w:pPr>
        <w:ind w:left="0"/>
        <w:sectPr w:rsidR="00A85156" w:rsidSect="00A85156">
          <w:headerReference w:type="default" r:id="rId14"/>
          <w:footerReference w:type="default" r:id="rId15"/>
          <w:pgSz w:w="11906" w:h="16838" w:code="9"/>
          <w:pgMar w:top="1729" w:right="720" w:bottom="1729" w:left="720" w:header="709" w:footer="709" w:gutter="0"/>
          <w:pgNumType w:start="1"/>
          <w:cols w:space="708"/>
          <w:docGrid w:linePitch="360"/>
        </w:sectPr>
      </w:pPr>
    </w:p>
    <w:tbl>
      <w:tblPr>
        <w:tblpPr w:leftFromText="141" w:rightFromText="141" w:horzAnchor="margin" w:tblpY="420"/>
        <w:tblW w:w="5000" w:type="pct"/>
        <w:tblLook w:val="0600" w:firstRow="0" w:lastRow="0" w:firstColumn="0" w:lastColumn="0" w:noHBand="1" w:noVBand="1"/>
      </w:tblPr>
      <w:tblGrid>
        <w:gridCol w:w="357"/>
        <w:gridCol w:w="9516"/>
        <w:gridCol w:w="243"/>
        <w:gridCol w:w="350"/>
      </w:tblGrid>
      <w:tr w:rsidR="00A85156" w:rsidRPr="00766925" w14:paraId="4EE7457A" w14:textId="77777777" w:rsidTr="00EB5CEC">
        <w:trPr>
          <w:trHeight w:val="983"/>
        </w:trPr>
        <w:tc>
          <w:tcPr>
            <w:tcW w:w="171" w:type="pct"/>
          </w:tcPr>
          <w:p w14:paraId="23485829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4546" w:type="pct"/>
            <w:shd w:val="clear" w:color="auto" w:fill="1F497D" w:themeFill="text2"/>
            <w:vAlign w:val="center"/>
          </w:tcPr>
          <w:p w14:paraId="296AD64B" w14:textId="77777777" w:rsidR="00A85156" w:rsidRPr="00766925" w:rsidRDefault="00A85156" w:rsidP="00EB5CEC">
            <w:pPr>
              <w:pStyle w:val="Titre"/>
            </w:pPr>
            <w:r w:rsidRPr="00D277EE">
              <w:rPr>
                <w:rFonts w:ascii="Colonna MT" w:hAnsi="Colonna MT" w:cs="Calibri"/>
                <w:sz w:val="52"/>
                <w:szCs w:val="52"/>
                <w:lang w:eastAsia="fr-FR"/>
              </w:rPr>
              <w:t>BULLETIN DE NOTES</w:t>
            </w:r>
          </w:p>
        </w:tc>
        <w:tc>
          <w:tcPr>
            <w:tcW w:w="116" w:type="pct"/>
          </w:tcPr>
          <w:p w14:paraId="02ABB3F9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167" w:type="pct"/>
          </w:tcPr>
          <w:p w14:paraId="1023F7D4" w14:textId="77777777" w:rsidR="00A85156" w:rsidRPr="00766925" w:rsidRDefault="00A85156" w:rsidP="00EB5CEC">
            <w:pPr>
              <w:pStyle w:val="Titre"/>
            </w:pPr>
          </w:p>
        </w:tc>
      </w:tr>
    </w:tbl>
    <w:p w14:paraId="1961326A" w14:textId="77777777" w:rsidR="00A85156" w:rsidRPr="00766925" w:rsidRDefault="00A85156"/>
    <w:p w14:paraId="40D7BEDC" w14:textId="77777777" w:rsidR="00A85156" w:rsidRPr="00766925" w:rsidRDefault="00A85156" w:rsidP="00FD5017">
      <w:pPr>
        <w:pStyle w:val="Texteengrasbleu"/>
      </w:pPr>
      <w:r>
        <w:t>ABIDJAN, le 25 avril 2022</w:t>
      </w:r>
    </w:p>
    <w:p w14:paraId="2FC1DA29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Mme</w:t>
      </w:r>
      <w:r>
        <w:t xml:space="preserve"> </w:t>
      </w:r>
      <w:r>
        <w:rPr>
          <w:noProof/>
        </w:rPr>
        <w:t>Géraldine</w:t>
      </w:r>
      <w:r>
        <w:t xml:space="preserve"> </w:t>
      </w:r>
      <w:r>
        <w:rPr>
          <w:noProof/>
        </w:rPr>
        <w:t>CHENU</w:t>
      </w:r>
    </w:p>
    <w:p w14:paraId="3ADB2160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Route de Saint-Amour</w:t>
      </w:r>
    </w:p>
    <w:p w14:paraId="039C287C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La Rixouse</w:t>
      </w:r>
    </w:p>
    <w:p w14:paraId="18C9D0E6" w14:textId="77777777" w:rsidR="00A85156" w:rsidRDefault="00A85156" w:rsidP="00C1012C">
      <w:pPr>
        <w:ind w:left="7200"/>
      </w:pPr>
    </w:p>
    <w:p w14:paraId="115FD5B5" w14:textId="77777777" w:rsidR="00A85156" w:rsidRDefault="00A85156" w:rsidP="00C1012C">
      <w:pPr>
        <w:ind w:left="7200"/>
      </w:pPr>
    </w:p>
    <w:p w14:paraId="2496458A" w14:textId="77777777" w:rsidR="00A85156" w:rsidRPr="00766925" w:rsidRDefault="00A85156"/>
    <w:p w14:paraId="33F68F3B" w14:textId="77777777" w:rsidR="00A85156" w:rsidRPr="00766925" w:rsidRDefault="00A85156" w:rsidP="00FD5017">
      <w:pPr>
        <w:pStyle w:val="Texteengrasbleu"/>
      </w:pPr>
      <w:r>
        <w:t>Cher élève,</w:t>
      </w:r>
    </w:p>
    <w:p w14:paraId="14E1AAF2" w14:textId="77777777" w:rsidR="00A85156" w:rsidRDefault="00A85156" w:rsidP="00FD5017">
      <w:r>
        <w:t>Nous avons le plaisir de vous communiquer les notes pour cette année scolaire en cours :</w:t>
      </w:r>
    </w:p>
    <w:p w14:paraId="3067B798" w14:textId="77777777" w:rsidR="00A85156" w:rsidRDefault="00A85156" w:rsidP="00FD5017"/>
    <w:p w14:paraId="15FB061B" w14:textId="77777777" w:rsidR="00A85156" w:rsidRDefault="00A85156" w:rsidP="00FD5017">
      <w:proofErr w:type="gramStart"/>
      <w:r>
        <w:t>Matière  :</w:t>
      </w:r>
      <w:proofErr w:type="gramEnd"/>
      <w:r>
        <w:t xml:space="preserve"> </w:t>
      </w:r>
      <w:r>
        <w:rPr>
          <w:noProof/>
        </w:rPr>
        <w:t>Anglais</w:t>
      </w:r>
    </w:p>
    <w:p w14:paraId="5A260303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107"/>
        <w:gridCol w:w="1064"/>
        <w:gridCol w:w="1104"/>
        <w:gridCol w:w="1107"/>
        <w:gridCol w:w="1164"/>
        <w:gridCol w:w="1071"/>
        <w:gridCol w:w="1030"/>
        <w:gridCol w:w="975"/>
      </w:tblGrid>
      <w:tr w:rsidR="00A85156" w14:paraId="68E539E8" w14:textId="77777777" w:rsidTr="00C1012C">
        <w:trPr>
          <w:trHeight w:val="262"/>
        </w:trPr>
        <w:tc>
          <w:tcPr>
            <w:tcW w:w="1107" w:type="dxa"/>
          </w:tcPr>
          <w:p w14:paraId="7F4E75AF" w14:textId="77777777" w:rsidR="00A85156" w:rsidRDefault="00A85156" w:rsidP="00FD5017">
            <w:pPr>
              <w:ind w:left="0"/>
            </w:pPr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sept</w:t>
            </w:r>
            <w:proofErr w:type="gramEnd"/>
          </w:p>
        </w:tc>
        <w:tc>
          <w:tcPr>
            <w:tcW w:w="1064" w:type="dxa"/>
          </w:tcPr>
          <w:p w14:paraId="0005B47D" w14:textId="77777777" w:rsidR="00A85156" w:rsidRDefault="00A85156" w:rsidP="00FD5017">
            <w:pPr>
              <w:ind w:left="0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    </w:t>
            </w: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oct</w:t>
            </w:r>
            <w:proofErr w:type="spellEnd"/>
            <w:proofErr w:type="gramEnd"/>
          </w:p>
        </w:tc>
        <w:tc>
          <w:tcPr>
            <w:tcW w:w="1104" w:type="dxa"/>
          </w:tcPr>
          <w:p w14:paraId="75E9C0E6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nov</w:t>
            </w:r>
            <w:proofErr w:type="spellEnd"/>
            <w:proofErr w:type="gramEnd"/>
          </w:p>
        </w:tc>
        <w:tc>
          <w:tcPr>
            <w:tcW w:w="1107" w:type="dxa"/>
          </w:tcPr>
          <w:p w14:paraId="239A3F2E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déc</w:t>
            </w:r>
            <w:proofErr w:type="spellEnd"/>
            <w:proofErr w:type="gramEnd"/>
          </w:p>
        </w:tc>
        <w:tc>
          <w:tcPr>
            <w:tcW w:w="1164" w:type="dxa"/>
          </w:tcPr>
          <w:p w14:paraId="6F768047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jvier</w:t>
            </w:r>
            <w:proofErr w:type="spellEnd"/>
            <w:proofErr w:type="gramEnd"/>
          </w:p>
        </w:tc>
        <w:tc>
          <w:tcPr>
            <w:tcW w:w="910" w:type="dxa"/>
          </w:tcPr>
          <w:p w14:paraId="30242951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fvrier</w:t>
            </w:r>
            <w:proofErr w:type="spellEnd"/>
            <w:proofErr w:type="gramEnd"/>
          </w:p>
        </w:tc>
        <w:tc>
          <w:tcPr>
            <w:tcW w:w="910" w:type="dxa"/>
          </w:tcPr>
          <w:p w14:paraId="7651D646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mars</w:t>
            </w:r>
            <w:proofErr w:type="gramEnd"/>
          </w:p>
        </w:tc>
        <w:tc>
          <w:tcPr>
            <w:tcW w:w="910" w:type="dxa"/>
          </w:tcPr>
          <w:p w14:paraId="3C963111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avril</w:t>
            </w:r>
            <w:proofErr w:type="gramEnd"/>
          </w:p>
        </w:tc>
      </w:tr>
      <w:tr w:rsidR="00A85156" w14:paraId="3935558E" w14:textId="77777777" w:rsidTr="00C1012C">
        <w:trPr>
          <w:trHeight w:val="248"/>
        </w:trPr>
        <w:tc>
          <w:tcPr>
            <w:tcW w:w="1107" w:type="dxa"/>
          </w:tcPr>
          <w:p w14:paraId="3CEB663A" w14:textId="77777777" w:rsidR="00A85156" w:rsidRDefault="00A85156" w:rsidP="00FD5017">
            <w:pPr>
              <w:ind w:left="0"/>
            </w:pPr>
            <w:r>
              <w:rPr>
                <w:noProof/>
              </w:rPr>
              <w:t>11</w:t>
            </w:r>
          </w:p>
        </w:tc>
        <w:tc>
          <w:tcPr>
            <w:tcW w:w="1064" w:type="dxa"/>
          </w:tcPr>
          <w:p w14:paraId="2DBD9CF5" w14:textId="77777777" w:rsidR="00A85156" w:rsidRDefault="00A85156" w:rsidP="00FD5017">
            <w:pPr>
              <w:ind w:left="0"/>
            </w:pPr>
            <w:r>
              <w:rPr>
                <w:noProof/>
              </w:rPr>
              <w:t>16</w:t>
            </w:r>
          </w:p>
        </w:tc>
        <w:tc>
          <w:tcPr>
            <w:tcW w:w="1104" w:type="dxa"/>
          </w:tcPr>
          <w:p w14:paraId="5E3B2D55" w14:textId="77777777" w:rsidR="00A85156" w:rsidRDefault="00A85156" w:rsidP="00FD5017">
            <w:pPr>
              <w:ind w:left="0"/>
            </w:pPr>
            <w:r>
              <w:rPr>
                <w:noProof/>
              </w:rPr>
              <w:t>11</w:t>
            </w:r>
          </w:p>
        </w:tc>
        <w:tc>
          <w:tcPr>
            <w:tcW w:w="1107" w:type="dxa"/>
          </w:tcPr>
          <w:p w14:paraId="1F46F6EA" w14:textId="77777777" w:rsidR="00A85156" w:rsidRDefault="00A85156" w:rsidP="00FD5017">
            <w:pPr>
              <w:ind w:left="0"/>
            </w:pPr>
            <w:r>
              <w:rPr>
                <w:noProof/>
              </w:rPr>
              <w:t>15</w:t>
            </w:r>
          </w:p>
        </w:tc>
        <w:tc>
          <w:tcPr>
            <w:tcW w:w="1164" w:type="dxa"/>
          </w:tcPr>
          <w:p w14:paraId="007B2B1B" w14:textId="77777777" w:rsidR="00A85156" w:rsidRDefault="00A85156" w:rsidP="00FD5017">
            <w:pPr>
              <w:ind w:left="0"/>
            </w:pPr>
            <w:r>
              <w:rPr>
                <w:noProof/>
              </w:rPr>
              <w:t>5</w:t>
            </w:r>
          </w:p>
        </w:tc>
        <w:tc>
          <w:tcPr>
            <w:tcW w:w="910" w:type="dxa"/>
          </w:tcPr>
          <w:p w14:paraId="103151D9" w14:textId="77777777" w:rsidR="00A85156" w:rsidRDefault="00A85156" w:rsidP="00FD5017">
            <w:pPr>
              <w:ind w:left="0"/>
            </w:pPr>
            <w:r>
              <w:rPr>
                <w:noProof/>
              </w:rPr>
              <w:t>11</w:t>
            </w:r>
          </w:p>
        </w:tc>
        <w:tc>
          <w:tcPr>
            <w:tcW w:w="910" w:type="dxa"/>
          </w:tcPr>
          <w:p w14:paraId="4F1DBDA9" w14:textId="77777777" w:rsidR="00A85156" w:rsidRDefault="00A85156" w:rsidP="00FD5017">
            <w:pPr>
              <w:ind w:left="0"/>
            </w:pPr>
            <w:r>
              <w:rPr>
                <w:noProof/>
              </w:rPr>
              <w:t>15</w:t>
            </w:r>
          </w:p>
        </w:tc>
        <w:tc>
          <w:tcPr>
            <w:tcW w:w="910" w:type="dxa"/>
          </w:tcPr>
          <w:p w14:paraId="4301DAD7" w14:textId="77777777" w:rsidR="00A85156" w:rsidRDefault="00A85156" w:rsidP="00FD5017">
            <w:pPr>
              <w:ind w:left="0"/>
            </w:pPr>
            <w:r>
              <w:rPr>
                <w:noProof/>
              </w:rPr>
              <w:t>5</w:t>
            </w:r>
          </w:p>
        </w:tc>
      </w:tr>
    </w:tbl>
    <w:p w14:paraId="4E1FEE32" w14:textId="77777777" w:rsidR="00A85156" w:rsidRDefault="00A85156" w:rsidP="00FD5017"/>
    <w:p w14:paraId="3A01C430" w14:textId="77777777" w:rsidR="00A85156" w:rsidRDefault="00A85156" w:rsidP="00FD5017"/>
    <w:p w14:paraId="70D03EF9" w14:textId="77777777" w:rsidR="00A85156" w:rsidRDefault="00A85156" w:rsidP="00FD5017">
      <w:r>
        <w:t>Moyenne de la classe :</w:t>
      </w:r>
    </w:p>
    <w:p w14:paraId="000CD8FD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093"/>
        <w:gridCol w:w="1093"/>
        <w:gridCol w:w="1105"/>
        <w:gridCol w:w="1105"/>
        <w:gridCol w:w="1094"/>
        <w:gridCol w:w="1105"/>
        <w:gridCol w:w="1094"/>
        <w:gridCol w:w="1021"/>
      </w:tblGrid>
      <w:tr w:rsidR="00A85156" w14:paraId="093F1E53" w14:textId="77777777" w:rsidTr="00B4295E">
        <w:trPr>
          <w:trHeight w:val="254"/>
        </w:trPr>
        <w:tc>
          <w:tcPr>
            <w:tcW w:w="1093" w:type="dxa"/>
          </w:tcPr>
          <w:p w14:paraId="07ECFF36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93" w:type="dxa"/>
          </w:tcPr>
          <w:p w14:paraId="2A076EEC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9,43</w:t>
            </w:r>
          </w:p>
        </w:tc>
        <w:tc>
          <w:tcPr>
            <w:tcW w:w="1105" w:type="dxa"/>
          </w:tcPr>
          <w:p w14:paraId="7A370C9F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105" w:type="dxa"/>
          </w:tcPr>
          <w:p w14:paraId="2CEC22EE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10,71</w:t>
            </w:r>
          </w:p>
        </w:tc>
        <w:tc>
          <w:tcPr>
            <w:tcW w:w="1094" w:type="dxa"/>
          </w:tcPr>
          <w:p w14:paraId="7A04BEFA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5,57</w:t>
            </w:r>
          </w:p>
        </w:tc>
        <w:tc>
          <w:tcPr>
            <w:tcW w:w="1105" w:type="dxa"/>
          </w:tcPr>
          <w:p w14:paraId="231F77B4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094" w:type="dxa"/>
          </w:tcPr>
          <w:p w14:paraId="09400A0A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21" w:type="dxa"/>
          </w:tcPr>
          <w:p w14:paraId="78CDC658" w14:textId="77777777" w:rsidR="00A85156" w:rsidRPr="00B4295E" w:rsidRDefault="00A85156" w:rsidP="00FD5017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B4295E">
              <w:rPr>
                <w:rFonts w:ascii="Calibri" w:hAnsi="Calibri" w:cs="Calibri"/>
                <w:sz w:val="22"/>
                <w:szCs w:val="22"/>
              </w:rPr>
              <w:t>8.14</w:t>
            </w:r>
          </w:p>
        </w:tc>
      </w:tr>
    </w:tbl>
    <w:p w14:paraId="557B0F79" w14:textId="77777777" w:rsidR="00A85156" w:rsidRDefault="00A85156" w:rsidP="00FD5017"/>
    <w:tbl>
      <w:tblPr>
        <w:tblW w:w="11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16"/>
        <w:gridCol w:w="1216"/>
        <w:gridCol w:w="121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85156" w:rsidRPr="00B4295E" w14:paraId="49F4D15D" w14:textId="77777777" w:rsidTr="00B4295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D6D12" w14:textId="77777777" w:rsidR="00A85156" w:rsidRPr="00B4295E" w:rsidRDefault="00A85156" w:rsidP="00B4295E">
            <w:pPr>
              <w:ind w:left="0" w:right="0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E3CC2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0DA3A3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B70CC" w14:textId="77777777" w:rsidR="00A85156" w:rsidRPr="00B4295E" w:rsidRDefault="00A85156" w:rsidP="00B4295E">
            <w:pPr>
              <w:ind w:left="0" w:righ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2E7A6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DA538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2DFC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8F1D2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1AD86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ADC46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1472B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3F904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8,14</w:t>
            </w:r>
          </w:p>
        </w:tc>
      </w:tr>
    </w:tbl>
    <w:p w14:paraId="5010BE7E" w14:textId="55017F05" w:rsidR="00A85156" w:rsidRDefault="00D528B4" w:rsidP="00FD5017">
      <w:r>
        <w:rPr>
          <w:noProof/>
        </w:rPr>
        <w:drawing>
          <wp:inline distT="0" distB="0" distL="0" distR="0" wp14:anchorId="3A8955D0" wp14:editId="46322CD2">
            <wp:extent cx="5648325" cy="2520271"/>
            <wp:effectExtent l="0" t="0" r="0" b="0"/>
            <wp:docPr id="208" name="Imag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438" cy="2522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8BC38" w14:textId="77777777" w:rsidR="00A85156" w:rsidRDefault="00A85156" w:rsidP="00FD5017"/>
    <w:sdt>
      <w:sdtPr>
        <w:id w:val="2144076958"/>
        <w:placeholder>
          <w:docPart w:val="CADCA5D5B0D44BDFABAB1C4938B849CC"/>
        </w:placeholder>
        <w:temporary/>
        <w:showingPlcHdr/>
        <w15:appearance w15:val="hidden"/>
      </w:sdtPr>
      <w:sdtContent>
        <w:p w14:paraId="26097F05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Cordialement,</w:t>
          </w:r>
        </w:p>
      </w:sdtContent>
    </w:sdt>
    <w:sdt>
      <w:sdtPr>
        <w:id w:val="1710692586"/>
        <w:placeholder>
          <w:docPart w:val="287F5DCDE7C24586A807CAE3209D4F2B"/>
        </w:placeholder>
        <w:temporary/>
        <w:showingPlcHdr/>
        <w15:appearance w15:val="hidden"/>
        <w:text/>
      </w:sdtPr>
      <w:sdtContent>
        <w:p w14:paraId="555AB204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Nom de l’employé</w:t>
          </w:r>
        </w:p>
      </w:sdtContent>
    </w:sdt>
    <w:tbl>
      <w:tblPr>
        <w:tblpPr w:leftFromText="141" w:rightFromText="141" w:horzAnchor="margin" w:tblpY="420"/>
        <w:tblW w:w="5000" w:type="pct"/>
        <w:tblLook w:val="0600" w:firstRow="0" w:lastRow="0" w:firstColumn="0" w:lastColumn="0" w:noHBand="1" w:noVBand="1"/>
      </w:tblPr>
      <w:tblGrid>
        <w:gridCol w:w="357"/>
        <w:gridCol w:w="9516"/>
        <w:gridCol w:w="243"/>
        <w:gridCol w:w="350"/>
      </w:tblGrid>
      <w:tr w:rsidR="00A85156" w:rsidRPr="00766925" w14:paraId="622DFDFF" w14:textId="77777777" w:rsidTr="00EB5CEC">
        <w:trPr>
          <w:trHeight w:val="983"/>
        </w:trPr>
        <w:tc>
          <w:tcPr>
            <w:tcW w:w="171" w:type="pct"/>
          </w:tcPr>
          <w:p w14:paraId="6E79AE16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4546" w:type="pct"/>
            <w:shd w:val="clear" w:color="auto" w:fill="1F497D" w:themeFill="text2"/>
            <w:vAlign w:val="center"/>
          </w:tcPr>
          <w:p w14:paraId="4D187575" w14:textId="77777777" w:rsidR="00A85156" w:rsidRPr="00766925" w:rsidRDefault="00A85156" w:rsidP="00EB5CEC">
            <w:pPr>
              <w:pStyle w:val="Titre"/>
            </w:pPr>
            <w:r w:rsidRPr="00D277EE">
              <w:rPr>
                <w:rFonts w:ascii="Colonna MT" w:hAnsi="Colonna MT" w:cs="Calibri"/>
                <w:sz w:val="52"/>
                <w:szCs w:val="52"/>
                <w:lang w:eastAsia="fr-FR"/>
              </w:rPr>
              <w:t>BULLETIN DE NOTES</w:t>
            </w:r>
          </w:p>
        </w:tc>
        <w:tc>
          <w:tcPr>
            <w:tcW w:w="116" w:type="pct"/>
          </w:tcPr>
          <w:p w14:paraId="3E5EDFE6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167" w:type="pct"/>
          </w:tcPr>
          <w:p w14:paraId="58C03E97" w14:textId="77777777" w:rsidR="00A85156" w:rsidRPr="00766925" w:rsidRDefault="00A85156" w:rsidP="00EB5CEC">
            <w:pPr>
              <w:pStyle w:val="Titre"/>
            </w:pPr>
          </w:p>
        </w:tc>
      </w:tr>
    </w:tbl>
    <w:p w14:paraId="197602FF" w14:textId="77777777" w:rsidR="00A85156" w:rsidRPr="00766925" w:rsidRDefault="00A85156"/>
    <w:p w14:paraId="5F5D9E91" w14:textId="77777777" w:rsidR="00A85156" w:rsidRPr="00766925" w:rsidRDefault="00A85156" w:rsidP="00FD5017">
      <w:pPr>
        <w:pStyle w:val="Texteengrasbleu"/>
      </w:pPr>
      <w:r>
        <w:t>ABIDJAN, le 25 avril 2022</w:t>
      </w:r>
    </w:p>
    <w:p w14:paraId="259907C7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Mr</w:t>
      </w:r>
      <w:r>
        <w:t xml:space="preserve"> </w:t>
      </w:r>
      <w:r>
        <w:rPr>
          <w:noProof/>
        </w:rPr>
        <w:t>Patrice</w:t>
      </w:r>
      <w:r>
        <w:t xml:space="preserve"> </w:t>
      </w:r>
      <w:r>
        <w:rPr>
          <w:noProof/>
        </w:rPr>
        <w:t>GIMARET</w:t>
      </w:r>
    </w:p>
    <w:p w14:paraId="7ACC34BB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18 Grande rue</w:t>
      </w:r>
    </w:p>
    <w:p w14:paraId="070FE92A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Offlanges</w:t>
      </w:r>
    </w:p>
    <w:p w14:paraId="0870B439" w14:textId="77777777" w:rsidR="00A85156" w:rsidRDefault="00A85156" w:rsidP="00C1012C">
      <w:pPr>
        <w:ind w:left="7200"/>
      </w:pPr>
    </w:p>
    <w:p w14:paraId="66BE9884" w14:textId="77777777" w:rsidR="00A85156" w:rsidRDefault="00A85156" w:rsidP="00C1012C">
      <w:pPr>
        <w:ind w:left="7200"/>
      </w:pPr>
    </w:p>
    <w:p w14:paraId="38EDE76E" w14:textId="77777777" w:rsidR="00A85156" w:rsidRPr="00766925" w:rsidRDefault="00A85156"/>
    <w:p w14:paraId="19D43AE2" w14:textId="77777777" w:rsidR="00A85156" w:rsidRPr="00766925" w:rsidRDefault="00A85156" w:rsidP="00FD5017">
      <w:pPr>
        <w:pStyle w:val="Texteengrasbleu"/>
      </w:pPr>
      <w:r>
        <w:t>Cher élève,</w:t>
      </w:r>
    </w:p>
    <w:p w14:paraId="7DE3B45C" w14:textId="77777777" w:rsidR="00A85156" w:rsidRDefault="00A85156" w:rsidP="00FD5017">
      <w:r>
        <w:t>Nous avons le plaisir de vous communiquer les notes pour cette année scolaire en cours :</w:t>
      </w:r>
    </w:p>
    <w:p w14:paraId="238B1978" w14:textId="77777777" w:rsidR="00A85156" w:rsidRDefault="00A85156" w:rsidP="00FD5017"/>
    <w:p w14:paraId="2A5CE7BD" w14:textId="77777777" w:rsidR="00A85156" w:rsidRDefault="00A85156" w:rsidP="00FD5017">
      <w:proofErr w:type="gramStart"/>
      <w:r>
        <w:t>Matière  :</w:t>
      </w:r>
      <w:proofErr w:type="gramEnd"/>
      <w:r>
        <w:t xml:space="preserve"> </w:t>
      </w:r>
      <w:r>
        <w:rPr>
          <w:noProof/>
        </w:rPr>
        <w:t>Anglais</w:t>
      </w:r>
    </w:p>
    <w:p w14:paraId="4932FAA7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107"/>
        <w:gridCol w:w="1064"/>
        <w:gridCol w:w="1104"/>
        <w:gridCol w:w="1107"/>
        <w:gridCol w:w="1164"/>
        <w:gridCol w:w="1071"/>
        <w:gridCol w:w="1030"/>
        <w:gridCol w:w="975"/>
      </w:tblGrid>
      <w:tr w:rsidR="00A85156" w14:paraId="76F92B16" w14:textId="77777777" w:rsidTr="00C1012C">
        <w:trPr>
          <w:trHeight w:val="262"/>
        </w:trPr>
        <w:tc>
          <w:tcPr>
            <w:tcW w:w="1107" w:type="dxa"/>
          </w:tcPr>
          <w:p w14:paraId="43C6ACF6" w14:textId="77777777" w:rsidR="00A85156" w:rsidRDefault="00A85156" w:rsidP="00FD5017">
            <w:pPr>
              <w:ind w:left="0"/>
            </w:pPr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sept</w:t>
            </w:r>
            <w:proofErr w:type="gramEnd"/>
          </w:p>
        </w:tc>
        <w:tc>
          <w:tcPr>
            <w:tcW w:w="1064" w:type="dxa"/>
          </w:tcPr>
          <w:p w14:paraId="37E64078" w14:textId="77777777" w:rsidR="00A85156" w:rsidRDefault="00A85156" w:rsidP="00FD5017">
            <w:pPr>
              <w:ind w:left="0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    </w:t>
            </w: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oct</w:t>
            </w:r>
            <w:proofErr w:type="spellEnd"/>
            <w:proofErr w:type="gramEnd"/>
          </w:p>
        </w:tc>
        <w:tc>
          <w:tcPr>
            <w:tcW w:w="1104" w:type="dxa"/>
          </w:tcPr>
          <w:p w14:paraId="1744130A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nov</w:t>
            </w:r>
            <w:proofErr w:type="spellEnd"/>
            <w:proofErr w:type="gramEnd"/>
          </w:p>
        </w:tc>
        <w:tc>
          <w:tcPr>
            <w:tcW w:w="1107" w:type="dxa"/>
          </w:tcPr>
          <w:p w14:paraId="299B1923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déc</w:t>
            </w:r>
            <w:proofErr w:type="spellEnd"/>
            <w:proofErr w:type="gramEnd"/>
          </w:p>
        </w:tc>
        <w:tc>
          <w:tcPr>
            <w:tcW w:w="1164" w:type="dxa"/>
          </w:tcPr>
          <w:p w14:paraId="3E201786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jvier</w:t>
            </w:r>
            <w:proofErr w:type="spellEnd"/>
            <w:proofErr w:type="gramEnd"/>
          </w:p>
        </w:tc>
        <w:tc>
          <w:tcPr>
            <w:tcW w:w="910" w:type="dxa"/>
          </w:tcPr>
          <w:p w14:paraId="70335847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fvrier</w:t>
            </w:r>
            <w:proofErr w:type="spellEnd"/>
            <w:proofErr w:type="gramEnd"/>
          </w:p>
        </w:tc>
        <w:tc>
          <w:tcPr>
            <w:tcW w:w="910" w:type="dxa"/>
          </w:tcPr>
          <w:p w14:paraId="7CCE8B82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mars</w:t>
            </w:r>
            <w:proofErr w:type="gramEnd"/>
          </w:p>
        </w:tc>
        <w:tc>
          <w:tcPr>
            <w:tcW w:w="910" w:type="dxa"/>
          </w:tcPr>
          <w:p w14:paraId="1ACAF3D6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avril</w:t>
            </w:r>
            <w:proofErr w:type="gramEnd"/>
          </w:p>
        </w:tc>
      </w:tr>
      <w:tr w:rsidR="00A85156" w14:paraId="078563A1" w14:textId="77777777" w:rsidTr="00C1012C">
        <w:trPr>
          <w:trHeight w:val="248"/>
        </w:trPr>
        <w:tc>
          <w:tcPr>
            <w:tcW w:w="1107" w:type="dxa"/>
          </w:tcPr>
          <w:p w14:paraId="4FF6DCBC" w14:textId="77777777" w:rsidR="00A85156" w:rsidRDefault="00A85156" w:rsidP="00FD5017">
            <w:pPr>
              <w:ind w:left="0"/>
            </w:pPr>
            <w:r>
              <w:rPr>
                <w:noProof/>
              </w:rPr>
              <w:t>12</w:t>
            </w:r>
          </w:p>
        </w:tc>
        <w:tc>
          <w:tcPr>
            <w:tcW w:w="1064" w:type="dxa"/>
          </w:tcPr>
          <w:p w14:paraId="4C7EE7F2" w14:textId="77777777" w:rsidR="00A85156" w:rsidRDefault="00A85156" w:rsidP="00FD5017">
            <w:pPr>
              <w:ind w:left="0"/>
            </w:pPr>
            <w:r>
              <w:rPr>
                <w:noProof/>
              </w:rPr>
              <w:t>14</w:t>
            </w:r>
          </w:p>
        </w:tc>
        <w:tc>
          <w:tcPr>
            <w:tcW w:w="1104" w:type="dxa"/>
          </w:tcPr>
          <w:p w14:paraId="3B950BFA" w14:textId="77777777" w:rsidR="00A85156" w:rsidRDefault="00A85156" w:rsidP="00FD5017">
            <w:pPr>
              <w:ind w:left="0"/>
            </w:pPr>
            <w:r>
              <w:rPr>
                <w:noProof/>
              </w:rPr>
              <w:t>10</w:t>
            </w:r>
          </w:p>
        </w:tc>
        <w:tc>
          <w:tcPr>
            <w:tcW w:w="1107" w:type="dxa"/>
          </w:tcPr>
          <w:p w14:paraId="5FF94039" w14:textId="77777777" w:rsidR="00A85156" w:rsidRDefault="00A85156" w:rsidP="00FD5017">
            <w:pPr>
              <w:ind w:left="0"/>
            </w:pPr>
            <w:r>
              <w:rPr>
                <w:noProof/>
              </w:rPr>
              <w:t>5</w:t>
            </w:r>
          </w:p>
        </w:tc>
        <w:tc>
          <w:tcPr>
            <w:tcW w:w="1164" w:type="dxa"/>
          </w:tcPr>
          <w:p w14:paraId="7821B2B4" w14:textId="77777777" w:rsidR="00A85156" w:rsidRDefault="00A85156" w:rsidP="00FD5017">
            <w:pPr>
              <w:ind w:left="0"/>
            </w:pPr>
            <w:r>
              <w:rPr>
                <w:noProof/>
              </w:rPr>
              <w:t>1</w:t>
            </w:r>
          </w:p>
        </w:tc>
        <w:tc>
          <w:tcPr>
            <w:tcW w:w="910" w:type="dxa"/>
          </w:tcPr>
          <w:p w14:paraId="3FD1A817" w14:textId="77777777" w:rsidR="00A85156" w:rsidRDefault="00A85156" w:rsidP="00FD5017">
            <w:pPr>
              <w:ind w:left="0"/>
            </w:pPr>
            <w:r>
              <w:rPr>
                <w:noProof/>
              </w:rPr>
              <w:t>7</w:t>
            </w:r>
          </w:p>
        </w:tc>
        <w:tc>
          <w:tcPr>
            <w:tcW w:w="910" w:type="dxa"/>
          </w:tcPr>
          <w:p w14:paraId="692A4834" w14:textId="77777777" w:rsidR="00A85156" w:rsidRDefault="00A85156" w:rsidP="00FD5017">
            <w:pPr>
              <w:ind w:left="0"/>
            </w:pPr>
            <w:r>
              <w:rPr>
                <w:noProof/>
              </w:rPr>
              <w:t>4</w:t>
            </w:r>
          </w:p>
        </w:tc>
        <w:tc>
          <w:tcPr>
            <w:tcW w:w="910" w:type="dxa"/>
          </w:tcPr>
          <w:p w14:paraId="1620E888" w14:textId="77777777" w:rsidR="00A85156" w:rsidRDefault="00A85156" w:rsidP="00FD5017">
            <w:pPr>
              <w:ind w:left="0"/>
            </w:pPr>
            <w:r>
              <w:rPr>
                <w:noProof/>
              </w:rPr>
              <w:t>2</w:t>
            </w:r>
          </w:p>
        </w:tc>
      </w:tr>
    </w:tbl>
    <w:p w14:paraId="234BD023" w14:textId="77777777" w:rsidR="00A85156" w:rsidRDefault="00A85156" w:rsidP="00FD5017"/>
    <w:p w14:paraId="2E7C8E7B" w14:textId="77777777" w:rsidR="00A85156" w:rsidRDefault="00A85156" w:rsidP="00FD5017"/>
    <w:p w14:paraId="7B72CE43" w14:textId="77777777" w:rsidR="00A85156" w:rsidRDefault="00A85156" w:rsidP="00FD5017">
      <w:r>
        <w:t>Moyenne de la classe :</w:t>
      </w:r>
    </w:p>
    <w:p w14:paraId="7E5FC869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093"/>
        <w:gridCol w:w="1093"/>
        <w:gridCol w:w="1105"/>
        <w:gridCol w:w="1105"/>
        <w:gridCol w:w="1094"/>
        <w:gridCol w:w="1105"/>
        <w:gridCol w:w="1094"/>
        <w:gridCol w:w="1021"/>
      </w:tblGrid>
      <w:tr w:rsidR="00A85156" w14:paraId="1A6FE230" w14:textId="77777777" w:rsidTr="00B4295E">
        <w:trPr>
          <w:trHeight w:val="254"/>
        </w:trPr>
        <w:tc>
          <w:tcPr>
            <w:tcW w:w="1093" w:type="dxa"/>
          </w:tcPr>
          <w:p w14:paraId="3B986FE3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93" w:type="dxa"/>
          </w:tcPr>
          <w:p w14:paraId="62092829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9,43</w:t>
            </w:r>
          </w:p>
        </w:tc>
        <w:tc>
          <w:tcPr>
            <w:tcW w:w="1105" w:type="dxa"/>
          </w:tcPr>
          <w:p w14:paraId="14569ECA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105" w:type="dxa"/>
          </w:tcPr>
          <w:p w14:paraId="5A166274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10,71</w:t>
            </w:r>
          </w:p>
        </w:tc>
        <w:tc>
          <w:tcPr>
            <w:tcW w:w="1094" w:type="dxa"/>
          </w:tcPr>
          <w:p w14:paraId="27CBE963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5,57</w:t>
            </w:r>
          </w:p>
        </w:tc>
        <w:tc>
          <w:tcPr>
            <w:tcW w:w="1105" w:type="dxa"/>
          </w:tcPr>
          <w:p w14:paraId="54C54E5C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094" w:type="dxa"/>
          </w:tcPr>
          <w:p w14:paraId="305BFFA2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21" w:type="dxa"/>
          </w:tcPr>
          <w:p w14:paraId="546AA605" w14:textId="77777777" w:rsidR="00A85156" w:rsidRPr="00B4295E" w:rsidRDefault="00A85156" w:rsidP="00FD5017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B4295E">
              <w:rPr>
                <w:rFonts w:ascii="Calibri" w:hAnsi="Calibri" w:cs="Calibri"/>
                <w:sz w:val="22"/>
                <w:szCs w:val="22"/>
              </w:rPr>
              <w:t>8.14</w:t>
            </w:r>
          </w:p>
        </w:tc>
      </w:tr>
    </w:tbl>
    <w:p w14:paraId="51451325" w14:textId="77777777" w:rsidR="00A85156" w:rsidRDefault="00A85156" w:rsidP="00FD5017"/>
    <w:tbl>
      <w:tblPr>
        <w:tblW w:w="11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16"/>
        <w:gridCol w:w="1216"/>
        <w:gridCol w:w="121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85156" w:rsidRPr="00B4295E" w14:paraId="62DB7B09" w14:textId="77777777" w:rsidTr="00B4295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C45C3" w14:textId="77777777" w:rsidR="00A85156" w:rsidRPr="00B4295E" w:rsidRDefault="00A85156" w:rsidP="00B4295E">
            <w:pPr>
              <w:ind w:left="0" w:right="0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D2315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79CEA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B75D" w14:textId="77777777" w:rsidR="00A85156" w:rsidRPr="00B4295E" w:rsidRDefault="00A85156" w:rsidP="00B4295E">
            <w:pPr>
              <w:ind w:left="0" w:righ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65C60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B6CC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BADD6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E300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654B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FD679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3ACD5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A4F28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8,14</w:t>
            </w:r>
          </w:p>
        </w:tc>
      </w:tr>
    </w:tbl>
    <w:p w14:paraId="190BE961" w14:textId="6D415015" w:rsidR="00A85156" w:rsidRDefault="00D528B4" w:rsidP="00FD5017">
      <w:r>
        <w:rPr>
          <w:noProof/>
        </w:rPr>
        <w:drawing>
          <wp:inline distT="0" distB="0" distL="0" distR="0" wp14:anchorId="47B42FC9" wp14:editId="12BF3AA2">
            <wp:extent cx="5400675" cy="2417519"/>
            <wp:effectExtent l="0" t="0" r="0" b="1905"/>
            <wp:docPr id="209" name="Imag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6874" cy="242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4F14C" w14:textId="77777777" w:rsidR="00A85156" w:rsidRDefault="00A85156" w:rsidP="00FD5017"/>
    <w:sdt>
      <w:sdtPr>
        <w:id w:val="-1050374364"/>
        <w:placeholder>
          <w:docPart w:val="53F34C30B6C04D76B8484EFF294D8A97"/>
        </w:placeholder>
        <w:temporary/>
        <w:showingPlcHdr/>
        <w15:appearance w15:val="hidden"/>
      </w:sdtPr>
      <w:sdtContent>
        <w:p w14:paraId="4DA9E041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Cordialement,</w:t>
          </w:r>
        </w:p>
      </w:sdtContent>
    </w:sdt>
    <w:sdt>
      <w:sdtPr>
        <w:id w:val="-1418781967"/>
        <w:placeholder>
          <w:docPart w:val="9732E1A6E179489B8C5B100C97FF502F"/>
        </w:placeholder>
        <w:temporary/>
        <w:showingPlcHdr/>
        <w15:appearance w15:val="hidden"/>
        <w:text/>
      </w:sdtPr>
      <w:sdtContent>
        <w:p w14:paraId="090CE9F8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Nom de l’employé</w:t>
          </w:r>
        </w:p>
      </w:sdtContent>
    </w:sdt>
    <w:tbl>
      <w:tblPr>
        <w:tblpPr w:leftFromText="141" w:rightFromText="141" w:horzAnchor="margin" w:tblpY="420"/>
        <w:tblW w:w="5000" w:type="pct"/>
        <w:tblLook w:val="0600" w:firstRow="0" w:lastRow="0" w:firstColumn="0" w:lastColumn="0" w:noHBand="1" w:noVBand="1"/>
      </w:tblPr>
      <w:tblGrid>
        <w:gridCol w:w="357"/>
        <w:gridCol w:w="9516"/>
        <w:gridCol w:w="243"/>
        <w:gridCol w:w="350"/>
      </w:tblGrid>
      <w:tr w:rsidR="00A85156" w:rsidRPr="00766925" w14:paraId="1F57AFC4" w14:textId="77777777" w:rsidTr="00EB5CEC">
        <w:trPr>
          <w:trHeight w:val="983"/>
        </w:trPr>
        <w:tc>
          <w:tcPr>
            <w:tcW w:w="171" w:type="pct"/>
          </w:tcPr>
          <w:p w14:paraId="37B44C5E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4546" w:type="pct"/>
            <w:shd w:val="clear" w:color="auto" w:fill="1F497D" w:themeFill="text2"/>
            <w:vAlign w:val="center"/>
          </w:tcPr>
          <w:p w14:paraId="1AE291FC" w14:textId="77777777" w:rsidR="00A85156" w:rsidRPr="00766925" w:rsidRDefault="00A85156" w:rsidP="00EB5CEC">
            <w:pPr>
              <w:pStyle w:val="Titre"/>
            </w:pPr>
            <w:r w:rsidRPr="00D277EE">
              <w:rPr>
                <w:rFonts w:ascii="Colonna MT" w:hAnsi="Colonna MT" w:cs="Calibri"/>
                <w:sz w:val="52"/>
                <w:szCs w:val="52"/>
                <w:lang w:eastAsia="fr-FR"/>
              </w:rPr>
              <w:t>BULLETIN DE NOTES</w:t>
            </w:r>
          </w:p>
        </w:tc>
        <w:tc>
          <w:tcPr>
            <w:tcW w:w="116" w:type="pct"/>
          </w:tcPr>
          <w:p w14:paraId="0107303D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167" w:type="pct"/>
          </w:tcPr>
          <w:p w14:paraId="0BD256C6" w14:textId="77777777" w:rsidR="00A85156" w:rsidRPr="00766925" w:rsidRDefault="00A85156" w:rsidP="00EB5CEC">
            <w:pPr>
              <w:pStyle w:val="Titre"/>
            </w:pPr>
          </w:p>
        </w:tc>
      </w:tr>
    </w:tbl>
    <w:p w14:paraId="01FEBC46" w14:textId="77777777" w:rsidR="00A85156" w:rsidRPr="00766925" w:rsidRDefault="00A85156"/>
    <w:p w14:paraId="24897EE5" w14:textId="77777777" w:rsidR="00A85156" w:rsidRPr="00766925" w:rsidRDefault="00A85156" w:rsidP="00FD5017">
      <w:pPr>
        <w:pStyle w:val="Texteengrasbleu"/>
      </w:pPr>
      <w:r>
        <w:t>ABIDJAN, le 25 avril 2022</w:t>
      </w:r>
    </w:p>
    <w:p w14:paraId="49D5CE87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Mme</w:t>
      </w:r>
      <w:r>
        <w:t xml:space="preserve"> </w:t>
      </w:r>
      <w:r>
        <w:rPr>
          <w:noProof/>
        </w:rPr>
        <w:t>Annie</w:t>
      </w:r>
      <w:r>
        <w:t xml:space="preserve"> </w:t>
      </w:r>
      <w:r>
        <w:rPr>
          <w:noProof/>
        </w:rPr>
        <w:t>HENARD</w:t>
      </w:r>
    </w:p>
    <w:p w14:paraId="2A60F423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4 rue du Magasin</w:t>
      </w:r>
    </w:p>
    <w:p w14:paraId="6482B1D6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Pannessières</w:t>
      </w:r>
    </w:p>
    <w:p w14:paraId="04ED57C1" w14:textId="77777777" w:rsidR="00A85156" w:rsidRDefault="00A85156" w:rsidP="00C1012C">
      <w:pPr>
        <w:ind w:left="7200"/>
      </w:pPr>
    </w:p>
    <w:p w14:paraId="204C4801" w14:textId="77777777" w:rsidR="00A85156" w:rsidRDefault="00A85156" w:rsidP="00C1012C">
      <w:pPr>
        <w:ind w:left="7200"/>
      </w:pPr>
    </w:p>
    <w:p w14:paraId="29730D61" w14:textId="77777777" w:rsidR="00A85156" w:rsidRPr="00766925" w:rsidRDefault="00A85156"/>
    <w:p w14:paraId="3DD512DD" w14:textId="77777777" w:rsidR="00A85156" w:rsidRPr="00766925" w:rsidRDefault="00A85156" w:rsidP="00FD5017">
      <w:pPr>
        <w:pStyle w:val="Texteengrasbleu"/>
      </w:pPr>
      <w:r>
        <w:t>Cher élève,</w:t>
      </w:r>
    </w:p>
    <w:p w14:paraId="32416CD9" w14:textId="77777777" w:rsidR="00A85156" w:rsidRDefault="00A85156" w:rsidP="00FD5017">
      <w:r>
        <w:t>Nous avons le plaisir de vous communiquer les notes pour cette année scolaire en cours :</w:t>
      </w:r>
    </w:p>
    <w:p w14:paraId="12F97C07" w14:textId="77777777" w:rsidR="00A85156" w:rsidRDefault="00A85156" w:rsidP="00FD5017"/>
    <w:p w14:paraId="0817DF0E" w14:textId="77777777" w:rsidR="00A85156" w:rsidRDefault="00A85156" w:rsidP="00FD5017">
      <w:proofErr w:type="gramStart"/>
      <w:r>
        <w:t>Matière  :</w:t>
      </w:r>
      <w:proofErr w:type="gramEnd"/>
      <w:r>
        <w:t xml:space="preserve"> </w:t>
      </w:r>
      <w:r>
        <w:rPr>
          <w:noProof/>
        </w:rPr>
        <w:t>Anglais</w:t>
      </w:r>
    </w:p>
    <w:p w14:paraId="16D4CCA4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107"/>
        <w:gridCol w:w="1064"/>
        <w:gridCol w:w="1104"/>
        <w:gridCol w:w="1107"/>
        <w:gridCol w:w="1164"/>
        <w:gridCol w:w="1071"/>
        <w:gridCol w:w="1030"/>
        <w:gridCol w:w="975"/>
      </w:tblGrid>
      <w:tr w:rsidR="00A85156" w14:paraId="562287C1" w14:textId="77777777" w:rsidTr="00C1012C">
        <w:trPr>
          <w:trHeight w:val="262"/>
        </w:trPr>
        <w:tc>
          <w:tcPr>
            <w:tcW w:w="1107" w:type="dxa"/>
          </w:tcPr>
          <w:p w14:paraId="7CBB7E06" w14:textId="77777777" w:rsidR="00A85156" w:rsidRDefault="00A85156" w:rsidP="00FD5017">
            <w:pPr>
              <w:ind w:left="0"/>
            </w:pPr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sept</w:t>
            </w:r>
            <w:proofErr w:type="gramEnd"/>
          </w:p>
        </w:tc>
        <w:tc>
          <w:tcPr>
            <w:tcW w:w="1064" w:type="dxa"/>
          </w:tcPr>
          <w:p w14:paraId="3FDEB333" w14:textId="77777777" w:rsidR="00A85156" w:rsidRDefault="00A85156" w:rsidP="00FD5017">
            <w:pPr>
              <w:ind w:left="0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    </w:t>
            </w: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oct</w:t>
            </w:r>
            <w:proofErr w:type="spellEnd"/>
            <w:proofErr w:type="gramEnd"/>
          </w:p>
        </w:tc>
        <w:tc>
          <w:tcPr>
            <w:tcW w:w="1104" w:type="dxa"/>
          </w:tcPr>
          <w:p w14:paraId="5D8D91A7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nov</w:t>
            </w:r>
            <w:proofErr w:type="spellEnd"/>
            <w:proofErr w:type="gramEnd"/>
          </w:p>
        </w:tc>
        <w:tc>
          <w:tcPr>
            <w:tcW w:w="1107" w:type="dxa"/>
          </w:tcPr>
          <w:p w14:paraId="1B19A39D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déc</w:t>
            </w:r>
            <w:proofErr w:type="spellEnd"/>
            <w:proofErr w:type="gramEnd"/>
          </w:p>
        </w:tc>
        <w:tc>
          <w:tcPr>
            <w:tcW w:w="1164" w:type="dxa"/>
          </w:tcPr>
          <w:p w14:paraId="41A67FBF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jvier</w:t>
            </w:r>
            <w:proofErr w:type="spellEnd"/>
            <w:proofErr w:type="gramEnd"/>
          </w:p>
        </w:tc>
        <w:tc>
          <w:tcPr>
            <w:tcW w:w="910" w:type="dxa"/>
          </w:tcPr>
          <w:p w14:paraId="2B7FA7B1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fvrier</w:t>
            </w:r>
            <w:proofErr w:type="spellEnd"/>
            <w:proofErr w:type="gramEnd"/>
          </w:p>
        </w:tc>
        <w:tc>
          <w:tcPr>
            <w:tcW w:w="910" w:type="dxa"/>
          </w:tcPr>
          <w:p w14:paraId="5B50FAF4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mars</w:t>
            </w:r>
            <w:proofErr w:type="gramEnd"/>
          </w:p>
        </w:tc>
        <w:tc>
          <w:tcPr>
            <w:tcW w:w="910" w:type="dxa"/>
          </w:tcPr>
          <w:p w14:paraId="4CB851AF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avril</w:t>
            </w:r>
            <w:proofErr w:type="gramEnd"/>
          </w:p>
        </w:tc>
      </w:tr>
      <w:tr w:rsidR="00A85156" w14:paraId="61683F19" w14:textId="77777777" w:rsidTr="00C1012C">
        <w:trPr>
          <w:trHeight w:val="248"/>
        </w:trPr>
        <w:tc>
          <w:tcPr>
            <w:tcW w:w="1107" w:type="dxa"/>
          </w:tcPr>
          <w:p w14:paraId="05BEE782" w14:textId="77777777" w:rsidR="00A85156" w:rsidRDefault="00A85156" w:rsidP="00FD5017">
            <w:pPr>
              <w:ind w:left="0"/>
            </w:pPr>
            <w:r>
              <w:rPr>
                <w:noProof/>
              </w:rPr>
              <w:t>5</w:t>
            </w:r>
          </w:p>
        </w:tc>
        <w:tc>
          <w:tcPr>
            <w:tcW w:w="1064" w:type="dxa"/>
          </w:tcPr>
          <w:p w14:paraId="07C42B64" w14:textId="77777777" w:rsidR="00A85156" w:rsidRDefault="00A85156" w:rsidP="00FD5017">
            <w:pPr>
              <w:ind w:left="0"/>
            </w:pPr>
            <w:r>
              <w:rPr>
                <w:noProof/>
              </w:rPr>
              <w:t>12</w:t>
            </w:r>
          </w:p>
        </w:tc>
        <w:tc>
          <w:tcPr>
            <w:tcW w:w="1104" w:type="dxa"/>
          </w:tcPr>
          <w:p w14:paraId="0BC1418C" w14:textId="77777777" w:rsidR="00A85156" w:rsidRDefault="00A85156" w:rsidP="00FD5017">
            <w:pPr>
              <w:ind w:left="0"/>
            </w:pPr>
            <w:r>
              <w:rPr>
                <w:noProof/>
              </w:rPr>
              <w:t>2</w:t>
            </w:r>
          </w:p>
        </w:tc>
        <w:tc>
          <w:tcPr>
            <w:tcW w:w="1107" w:type="dxa"/>
          </w:tcPr>
          <w:p w14:paraId="0FFC3D67" w14:textId="77777777" w:rsidR="00A85156" w:rsidRDefault="00A85156" w:rsidP="00FD5017">
            <w:pPr>
              <w:ind w:left="0"/>
            </w:pPr>
            <w:r>
              <w:rPr>
                <w:noProof/>
              </w:rPr>
              <w:t>15</w:t>
            </w:r>
          </w:p>
        </w:tc>
        <w:tc>
          <w:tcPr>
            <w:tcW w:w="1164" w:type="dxa"/>
          </w:tcPr>
          <w:p w14:paraId="5ACC4BF8" w14:textId="77777777" w:rsidR="00A85156" w:rsidRDefault="00A85156" w:rsidP="00FD5017">
            <w:pPr>
              <w:ind w:left="0"/>
            </w:pPr>
            <w:r>
              <w:rPr>
                <w:noProof/>
              </w:rPr>
              <w:t>2</w:t>
            </w:r>
          </w:p>
        </w:tc>
        <w:tc>
          <w:tcPr>
            <w:tcW w:w="910" w:type="dxa"/>
          </w:tcPr>
          <w:p w14:paraId="6A8B41BB" w14:textId="77777777" w:rsidR="00A85156" w:rsidRDefault="00A85156" w:rsidP="00FD5017">
            <w:pPr>
              <w:ind w:left="0"/>
            </w:pPr>
            <w:r>
              <w:rPr>
                <w:noProof/>
              </w:rPr>
              <w:t>8</w:t>
            </w:r>
          </w:p>
        </w:tc>
        <w:tc>
          <w:tcPr>
            <w:tcW w:w="910" w:type="dxa"/>
          </w:tcPr>
          <w:p w14:paraId="7B659E90" w14:textId="77777777" w:rsidR="00A85156" w:rsidRDefault="00A85156" w:rsidP="00FD5017">
            <w:pPr>
              <w:ind w:left="0"/>
            </w:pPr>
            <w:r>
              <w:rPr>
                <w:noProof/>
              </w:rPr>
              <w:t>9</w:t>
            </w:r>
          </w:p>
        </w:tc>
        <w:tc>
          <w:tcPr>
            <w:tcW w:w="910" w:type="dxa"/>
          </w:tcPr>
          <w:p w14:paraId="0480EF48" w14:textId="77777777" w:rsidR="00A85156" w:rsidRDefault="00A85156" w:rsidP="00FD5017">
            <w:pPr>
              <w:ind w:left="0"/>
            </w:pPr>
            <w:r>
              <w:rPr>
                <w:noProof/>
              </w:rPr>
              <w:t>11</w:t>
            </w:r>
          </w:p>
        </w:tc>
      </w:tr>
    </w:tbl>
    <w:p w14:paraId="774986C8" w14:textId="77777777" w:rsidR="00A85156" w:rsidRDefault="00A85156" w:rsidP="00FD5017"/>
    <w:p w14:paraId="5AC4ABA7" w14:textId="77777777" w:rsidR="00A85156" w:rsidRDefault="00A85156" w:rsidP="00FD5017"/>
    <w:p w14:paraId="45FA0F64" w14:textId="77777777" w:rsidR="00A85156" w:rsidRDefault="00A85156" w:rsidP="00FD5017">
      <w:r>
        <w:t>Moyenne de la classe :</w:t>
      </w:r>
    </w:p>
    <w:p w14:paraId="252D547C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093"/>
        <w:gridCol w:w="1093"/>
        <w:gridCol w:w="1105"/>
        <w:gridCol w:w="1105"/>
        <w:gridCol w:w="1094"/>
        <w:gridCol w:w="1105"/>
        <w:gridCol w:w="1094"/>
        <w:gridCol w:w="1021"/>
      </w:tblGrid>
      <w:tr w:rsidR="00A85156" w14:paraId="3FD1755E" w14:textId="77777777" w:rsidTr="00B4295E">
        <w:trPr>
          <w:trHeight w:val="254"/>
        </w:trPr>
        <w:tc>
          <w:tcPr>
            <w:tcW w:w="1093" w:type="dxa"/>
          </w:tcPr>
          <w:p w14:paraId="570ED4C3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93" w:type="dxa"/>
          </w:tcPr>
          <w:p w14:paraId="6F053420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9,43</w:t>
            </w:r>
          </w:p>
        </w:tc>
        <w:tc>
          <w:tcPr>
            <w:tcW w:w="1105" w:type="dxa"/>
          </w:tcPr>
          <w:p w14:paraId="35AD900F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105" w:type="dxa"/>
          </w:tcPr>
          <w:p w14:paraId="5E7C6098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10,71</w:t>
            </w:r>
          </w:p>
        </w:tc>
        <w:tc>
          <w:tcPr>
            <w:tcW w:w="1094" w:type="dxa"/>
          </w:tcPr>
          <w:p w14:paraId="64929C8E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5,57</w:t>
            </w:r>
          </w:p>
        </w:tc>
        <w:tc>
          <w:tcPr>
            <w:tcW w:w="1105" w:type="dxa"/>
          </w:tcPr>
          <w:p w14:paraId="678CDEA8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094" w:type="dxa"/>
          </w:tcPr>
          <w:p w14:paraId="2246C287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21" w:type="dxa"/>
          </w:tcPr>
          <w:p w14:paraId="0FA17350" w14:textId="77777777" w:rsidR="00A85156" w:rsidRPr="00B4295E" w:rsidRDefault="00A85156" w:rsidP="00FD5017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B4295E">
              <w:rPr>
                <w:rFonts w:ascii="Calibri" w:hAnsi="Calibri" w:cs="Calibri"/>
                <w:sz w:val="22"/>
                <w:szCs w:val="22"/>
              </w:rPr>
              <w:t>8.14</w:t>
            </w:r>
          </w:p>
        </w:tc>
      </w:tr>
    </w:tbl>
    <w:p w14:paraId="61905E8E" w14:textId="77777777" w:rsidR="00A85156" w:rsidRDefault="00A85156" w:rsidP="00FD5017"/>
    <w:tbl>
      <w:tblPr>
        <w:tblW w:w="11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16"/>
        <w:gridCol w:w="1216"/>
        <w:gridCol w:w="121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85156" w:rsidRPr="00B4295E" w14:paraId="62A7067A" w14:textId="77777777" w:rsidTr="00B4295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84B65" w14:textId="77777777" w:rsidR="00A85156" w:rsidRPr="00B4295E" w:rsidRDefault="00A85156" w:rsidP="00B4295E">
            <w:pPr>
              <w:ind w:left="0" w:right="0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14B6A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706BC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A4358" w14:textId="77777777" w:rsidR="00A85156" w:rsidRPr="00B4295E" w:rsidRDefault="00A85156" w:rsidP="00B4295E">
            <w:pPr>
              <w:ind w:left="0" w:righ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7A23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4B29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83172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BC2D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8FB6B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EF19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E408B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EB949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8,14</w:t>
            </w:r>
          </w:p>
        </w:tc>
      </w:tr>
    </w:tbl>
    <w:p w14:paraId="3CB051CF" w14:textId="44C0869B" w:rsidR="00A85156" w:rsidRDefault="0075512C" w:rsidP="00FD5017">
      <w:r>
        <w:rPr>
          <w:noProof/>
        </w:rPr>
        <w:drawing>
          <wp:inline distT="0" distB="0" distL="0" distR="0" wp14:anchorId="1D6EA4CA" wp14:editId="41225410">
            <wp:extent cx="5629275" cy="2544077"/>
            <wp:effectExtent l="0" t="0" r="0" b="8890"/>
            <wp:docPr id="210" name="Imag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673" cy="25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F43B8" w14:textId="77777777" w:rsidR="00A85156" w:rsidRDefault="00A85156" w:rsidP="00FD5017"/>
    <w:sdt>
      <w:sdtPr>
        <w:id w:val="1803807863"/>
        <w:placeholder>
          <w:docPart w:val="0F6E3739F91F40598BD6AC05B6805EE1"/>
        </w:placeholder>
        <w:temporary/>
        <w:showingPlcHdr/>
        <w15:appearance w15:val="hidden"/>
      </w:sdtPr>
      <w:sdtContent>
        <w:p w14:paraId="3D15DBA9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Cordialement,</w:t>
          </w:r>
        </w:p>
      </w:sdtContent>
    </w:sdt>
    <w:p w14:paraId="251C06E8" w14:textId="77777777" w:rsidR="00A85156" w:rsidRDefault="00A85156" w:rsidP="00F1206A">
      <w:pPr>
        <w:ind w:left="0"/>
        <w:sectPr w:rsidR="00A85156" w:rsidSect="00A85156">
          <w:headerReference w:type="default" r:id="rId19"/>
          <w:footerReference w:type="default" r:id="rId20"/>
          <w:pgSz w:w="11906" w:h="16838" w:code="9"/>
          <w:pgMar w:top="1729" w:right="720" w:bottom="1729" w:left="720" w:header="709" w:footer="709" w:gutter="0"/>
          <w:pgNumType w:start="1"/>
          <w:cols w:space="708"/>
          <w:docGrid w:linePitch="360"/>
        </w:sectPr>
      </w:pPr>
    </w:p>
    <w:tbl>
      <w:tblPr>
        <w:tblpPr w:leftFromText="141" w:rightFromText="141" w:horzAnchor="margin" w:tblpY="420"/>
        <w:tblW w:w="5000" w:type="pct"/>
        <w:tblLook w:val="0600" w:firstRow="0" w:lastRow="0" w:firstColumn="0" w:lastColumn="0" w:noHBand="1" w:noVBand="1"/>
      </w:tblPr>
      <w:tblGrid>
        <w:gridCol w:w="357"/>
        <w:gridCol w:w="9516"/>
        <w:gridCol w:w="243"/>
        <w:gridCol w:w="350"/>
      </w:tblGrid>
      <w:tr w:rsidR="00A85156" w:rsidRPr="00766925" w14:paraId="62CCBCC9" w14:textId="77777777" w:rsidTr="00EB5CEC">
        <w:trPr>
          <w:trHeight w:val="983"/>
        </w:trPr>
        <w:tc>
          <w:tcPr>
            <w:tcW w:w="171" w:type="pct"/>
          </w:tcPr>
          <w:p w14:paraId="3F41AFA6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4546" w:type="pct"/>
            <w:shd w:val="clear" w:color="auto" w:fill="1F497D" w:themeFill="text2"/>
            <w:vAlign w:val="center"/>
          </w:tcPr>
          <w:p w14:paraId="55FC4414" w14:textId="77777777" w:rsidR="00A85156" w:rsidRPr="00766925" w:rsidRDefault="00A85156" w:rsidP="00EB5CEC">
            <w:pPr>
              <w:pStyle w:val="Titre"/>
            </w:pPr>
            <w:r w:rsidRPr="00D277EE">
              <w:rPr>
                <w:rFonts w:ascii="Colonna MT" w:hAnsi="Colonna MT" w:cs="Calibri"/>
                <w:sz w:val="52"/>
                <w:szCs w:val="52"/>
                <w:lang w:eastAsia="fr-FR"/>
              </w:rPr>
              <w:t>BULLETIN DE NOTES</w:t>
            </w:r>
          </w:p>
        </w:tc>
        <w:tc>
          <w:tcPr>
            <w:tcW w:w="116" w:type="pct"/>
          </w:tcPr>
          <w:p w14:paraId="49CC85C3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167" w:type="pct"/>
          </w:tcPr>
          <w:p w14:paraId="46346328" w14:textId="77777777" w:rsidR="00A85156" w:rsidRPr="00766925" w:rsidRDefault="00A85156" w:rsidP="00EB5CEC">
            <w:pPr>
              <w:pStyle w:val="Titre"/>
            </w:pPr>
          </w:p>
        </w:tc>
      </w:tr>
    </w:tbl>
    <w:p w14:paraId="63736141" w14:textId="77777777" w:rsidR="00A85156" w:rsidRPr="00766925" w:rsidRDefault="00A85156"/>
    <w:p w14:paraId="5C66EC94" w14:textId="77777777" w:rsidR="00A85156" w:rsidRPr="00766925" w:rsidRDefault="00A85156" w:rsidP="00FD5017">
      <w:pPr>
        <w:pStyle w:val="Texteengrasbleu"/>
      </w:pPr>
      <w:r>
        <w:t>ABIDJAN, le 25 avril 2022</w:t>
      </w:r>
    </w:p>
    <w:p w14:paraId="738ECE2B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Mr</w:t>
      </w:r>
      <w:r>
        <w:t xml:space="preserve"> </w:t>
      </w:r>
      <w:r>
        <w:rPr>
          <w:noProof/>
        </w:rPr>
        <w:t>Patrick</w:t>
      </w:r>
      <w:r>
        <w:t xml:space="preserve"> </w:t>
      </w:r>
      <w:r>
        <w:rPr>
          <w:noProof/>
        </w:rPr>
        <w:t>MOREAU</w:t>
      </w:r>
    </w:p>
    <w:p w14:paraId="488830BF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14 rue des Fontaines</w:t>
      </w:r>
    </w:p>
    <w:p w14:paraId="2BC2E33C" w14:textId="77777777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Pupillin</w:t>
      </w:r>
    </w:p>
    <w:p w14:paraId="6E943216" w14:textId="77777777" w:rsidR="00A85156" w:rsidRDefault="00A85156" w:rsidP="00C1012C">
      <w:pPr>
        <w:ind w:left="7200"/>
      </w:pPr>
    </w:p>
    <w:p w14:paraId="46526629" w14:textId="77777777" w:rsidR="00A85156" w:rsidRDefault="00A85156" w:rsidP="00C1012C">
      <w:pPr>
        <w:ind w:left="7200"/>
      </w:pPr>
    </w:p>
    <w:p w14:paraId="62260996" w14:textId="77777777" w:rsidR="00A85156" w:rsidRPr="00766925" w:rsidRDefault="00A85156"/>
    <w:p w14:paraId="684A9F66" w14:textId="77777777" w:rsidR="00A85156" w:rsidRPr="00766925" w:rsidRDefault="00A85156" w:rsidP="00FD5017">
      <w:pPr>
        <w:pStyle w:val="Texteengrasbleu"/>
      </w:pPr>
      <w:r>
        <w:t>Cher élève,</w:t>
      </w:r>
    </w:p>
    <w:p w14:paraId="11D1F914" w14:textId="77777777" w:rsidR="00A85156" w:rsidRDefault="00A85156" w:rsidP="00FD5017">
      <w:r>
        <w:t>Nous avons le plaisir de vous communiquer les notes pour cette année scolaire en cours :</w:t>
      </w:r>
    </w:p>
    <w:p w14:paraId="3F4D32C2" w14:textId="77777777" w:rsidR="00A85156" w:rsidRDefault="00A85156" w:rsidP="00FD5017"/>
    <w:p w14:paraId="0FA102B0" w14:textId="77777777" w:rsidR="00A85156" w:rsidRDefault="00A85156" w:rsidP="00FD5017">
      <w:proofErr w:type="gramStart"/>
      <w:r>
        <w:t>Matière  :</w:t>
      </w:r>
      <w:proofErr w:type="gramEnd"/>
      <w:r>
        <w:t xml:space="preserve"> </w:t>
      </w:r>
      <w:r>
        <w:rPr>
          <w:noProof/>
        </w:rPr>
        <w:t>Anglais</w:t>
      </w:r>
    </w:p>
    <w:p w14:paraId="2EF0D4FB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107"/>
        <w:gridCol w:w="1064"/>
        <w:gridCol w:w="1104"/>
        <w:gridCol w:w="1107"/>
        <w:gridCol w:w="1164"/>
        <w:gridCol w:w="1071"/>
        <w:gridCol w:w="1030"/>
        <w:gridCol w:w="975"/>
      </w:tblGrid>
      <w:tr w:rsidR="00A85156" w14:paraId="366F3D73" w14:textId="77777777" w:rsidTr="00C1012C">
        <w:trPr>
          <w:trHeight w:val="262"/>
        </w:trPr>
        <w:tc>
          <w:tcPr>
            <w:tcW w:w="1107" w:type="dxa"/>
          </w:tcPr>
          <w:p w14:paraId="6827801E" w14:textId="77777777" w:rsidR="00A85156" w:rsidRDefault="00A85156" w:rsidP="00FD5017">
            <w:pPr>
              <w:ind w:left="0"/>
            </w:pPr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sept</w:t>
            </w:r>
            <w:proofErr w:type="gramEnd"/>
          </w:p>
        </w:tc>
        <w:tc>
          <w:tcPr>
            <w:tcW w:w="1064" w:type="dxa"/>
          </w:tcPr>
          <w:p w14:paraId="4E6ADE0F" w14:textId="77777777" w:rsidR="00A85156" w:rsidRDefault="00A85156" w:rsidP="00FD5017">
            <w:pPr>
              <w:ind w:left="0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    </w:t>
            </w: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oct</w:t>
            </w:r>
            <w:proofErr w:type="spellEnd"/>
            <w:proofErr w:type="gramEnd"/>
          </w:p>
        </w:tc>
        <w:tc>
          <w:tcPr>
            <w:tcW w:w="1104" w:type="dxa"/>
          </w:tcPr>
          <w:p w14:paraId="74D5B326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nov</w:t>
            </w:r>
            <w:proofErr w:type="spellEnd"/>
            <w:proofErr w:type="gramEnd"/>
          </w:p>
        </w:tc>
        <w:tc>
          <w:tcPr>
            <w:tcW w:w="1107" w:type="dxa"/>
          </w:tcPr>
          <w:p w14:paraId="4546A081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déc</w:t>
            </w:r>
            <w:proofErr w:type="spellEnd"/>
            <w:proofErr w:type="gramEnd"/>
          </w:p>
        </w:tc>
        <w:tc>
          <w:tcPr>
            <w:tcW w:w="1164" w:type="dxa"/>
          </w:tcPr>
          <w:p w14:paraId="41885DB0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jvier</w:t>
            </w:r>
            <w:proofErr w:type="spellEnd"/>
            <w:proofErr w:type="gramEnd"/>
          </w:p>
        </w:tc>
        <w:tc>
          <w:tcPr>
            <w:tcW w:w="910" w:type="dxa"/>
          </w:tcPr>
          <w:p w14:paraId="277F0733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fvrier</w:t>
            </w:r>
            <w:proofErr w:type="spellEnd"/>
            <w:proofErr w:type="gramEnd"/>
          </w:p>
        </w:tc>
        <w:tc>
          <w:tcPr>
            <w:tcW w:w="910" w:type="dxa"/>
          </w:tcPr>
          <w:p w14:paraId="4F43F655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mars</w:t>
            </w:r>
            <w:proofErr w:type="gramEnd"/>
          </w:p>
        </w:tc>
        <w:tc>
          <w:tcPr>
            <w:tcW w:w="910" w:type="dxa"/>
          </w:tcPr>
          <w:p w14:paraId="7D4E0DAA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avril</w:t>
            </w:r>
            <w:proofErr w:type="gramEnd"/>
          </w:p>
        </w:tc>
      </w:tr>
      <w:tr w:rsidR="00A85156" w14:paraId="2C51DF05" w14:textId="77777777" w:rsidTr="00C1012C">
        <w:trPr>
          <w:trHeight w:val="248"/>
        </w:trPr>
        <w:tc>
          <w:tcPr>
            <w:tcW w:w="1107" w:type="dxa"/>
          </w:tcPr>
          <w:p w14:paraId="64954702" w14:textId="77777777" w:rsidR="00A85156" w:rsidRDefault="00A85156" w:rsidP="00FD5017">
            <w:pPr>
              <w:ind w:left="0"/>
            </w:pPr>
            <w:r>
              <w:rPr>
                <w:noProof/>
              </w:rPr>
              <w:t>20</w:t>
            </w:r>
          </w:p>
        </w:tc>
        <w:tc>
          <w:tcPr>
            <w:tcW w:w="1064" w:type="dxa"/>
          </w:tcPr>
          <w:p w14:paraId="4DD1F696" w14:textId="77777777" w:rsidR="00A85156" w:rsidRDefault="00A85156" w:rsidP="00FD5017">
            <w:pPr>
              <w:ind w:left="0"/>
            </w:pPr>
            <w:r>
              <w:rPr>
                <w:noProof/>
              </w:rPr>
              <w:t>2</w:t>
            </w:r>
          </w:p>
        </w:tc>
        <w:tc>
          <w:tcPr>
            <w:tcW w:w="1104" w:type="dxa"/>
          </w:tcPr>
          <w:p w14:paraId="0AEDB0B0" w14:textId="77777777" w:rsidR="00A85156" w:rsidRDefault="00A85156" w:rsidP="00FD5017">
            <w:pPr>
              <w:ind w:left="0"/>
            </w:pPr>
            <w:r>
              <w:rPr>
                <w:noProof/>
              </w:rPr>
              <w:t>14</w:t>
            </w:r>
          </w:p>
        </w:tc>
        <w:tc>
          <w:tcPr>
            <w:tcW w:w="1107" w:type="dxa"/>
          </w:tcPr>
          <w:p w14:paraId="5B9FFB65" w14:textId="77777777" w:rsidR="00A85156" w:rsidRDefault="00A85156" w:rsidP="00FD5017">
            <w:pPr>
              <w:ind w:left="0"/>
            </w:pPr>
            <w:r>
              <w:rPr>
                <w:noProof/>
              </w:rPr>
              <w:t>4</w:t>
            </w:r>
          </w:p>
        </w:tc>
        <w:tc>
          <w:tcPr>
            <w:tcW w:w="1164" w:type="dxa"/>
          </w:tcPr>
          <w:p w14:paraId="237C3905" w14:textId="77777777" w:rsidR="00A85156" w:rsidRDefault="00A85156" w:rsidP="00FD5017">
            <w:pPr>
              <w:ind w:left="0"/>
            </w:pPr>
            <w:r>
              <w:rPr>
                <w:noProof/>
              </w:rPr>
              <w:t>6</w:t>
            </w:r>
          </w:p>
        </w:tc>
        <w:tc>
          <w:tcPr>
            <w:tcW w:w="910" w:type="dxa"/>
          </w:tcPr>
          <w:p w14:paraId="6FA43ACC" w14:textId="77777777" w:rsidR="00A85156" w:rsidRDefault="00A85156" w:rsidP="00FD5017">
            <w:pPr>
              <w:ind w:left="0"/>
            </w:pPr>
            <w:r>
              <w:rPr>
                <w:noProof/>
              </w:rPr>
              <w:t>11</w:t>
            </w:r>
          </w:p>
        </w:tc>
        <w:tc>
          <w:tcPr>
            <w:tcW w:w="910" w:type="dxa"/>
          </w:tcPr>
          <w:p w14:paraId="0A7096FA" w14:textId="77777777" w:rsidR="00A85156" w:rsidRDefault="00A85156" w:rsidP="00FD5017">
            <w:pPr>
              <w:ind w:left="0"/>
            </w:pPr>
            <w:r>
              <w:rPr>
                <w:noProof/>
              </w:rPr>
              <w:t>7</w:t>
            </w:r>
          </w:p>
        </w:tc>
        <w:tc>
          <w:tcPr>
            <w:tcW w:w="910" w:type="dxa"/>
          </w:tcPr>
          <w:p w14:paraId="1C5CB9D5" w14:textId="77777777" w:rsidR="00A85156" w:rsidRDefault="00A85156" w:rsidP="00FD5017">
            <w:pPr>
              <w:ind w:left="0"/>
            </w:pPr>
            <w:r>
              <w:rPr>
                <w:noProof/>
              </w:rPr>
              <w:t>10</w:t>
            </w:r>
          </w:p>
        </w:tc>
      </w:tr>
    </w:tbl>
    <w:p w14:paraId="5BE596F6" w14:textId="77777777" w:rsidR="00A85156" w:rsidRDefault="00A85156" w:rsidP="00FD5017"/>
    <w:p w14:paraId="11DD3489" w14:textId="77777777" w:rsidR="00A85156" w:rsidRDefault="00A85156" w:rsidP="00FD5017"/>
    <w:p w14:paraId="6E352516" w14:textId="77777777" w:rsidR="00A85156" w:rsidRDefault="00A85156" w:rsidP="00FD5017">
      <w:r>
        <w:t>Moyenne de la classe :</w:t>
      </w:r>
    </w:p>
    <w:p w14:paraId="07DCBB7A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093"/>
        <w:gridCol w:w="1093"/>
        <w:gridCol w:w="1105"/>
        <w:gridCol w:w="1105"/>
        <w:gridCol w:w="1094"/>
        <w:gridCol w:w="1105"/>
        <w:gridCol w:w="1094"/>
        <w:gridCol w:w="1021"/>
      </w:tblGrid>
      <w:tr w:rsidR="00A85156" w14:paraId="05230729" w14:textId="77777777" w:rsidTr="00B4295E">
        <w:trPr>
          <w:trHeight w:val="254"/>
        </w:trPr>
        <w:tc>
          <w:tcPr>
            <w:tcW w:w="1093" w:type="dxa"/>
          </w:tcPr>
          <w:p w14:paraId="3A10DBD0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93" w:type="dxa"/>
          </w:tcPr>
          <w:p w14:paraId="33CD7FA6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9,43</w:t>
            </w:r>
          </w:p>
        </w:tc>
        <w:tc>
          <w:tcPr>
            <w:tcW w:w="1105" w:type="dxa"/>
          </w:tcPr>
          <w:p w14:paraId="6DA6C8E9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105" w:type="dxa"/>
          </w:tcPr>
          <w:p w14:paraId="32768908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10,71</w:t>
            </w:r>
          </w:p>
        </w:tc>
        <w:tc>
          <w:tcPr>
            <w:tcW w:w="1094" w:type="dxa"/>
          </w:tcPr>
          <w:p w14:paraId="0873D173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5,57</w:t>
            </w:r>
          </w:p>
        </w:tc>
        <w:tc>
          <w:tcPr>
            <w:tcW w:w="1105" w:type="dxa"/>
          </w:tcPr>
          <w:p w14:paraId="5E36DE93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094" w:type="dxa"/>
          </w:tcPr>
          <w:p w14:paraId="7A059746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21" w:type="dxa"/>
          </w:tcPr>
          <w:p w14:paraId="43894B85" w14:textId="77777777" w:rsidR="00A85156" w:rsidRPr="00B4295E" w:rsidRDefault="00A85156" w:rsidP="00FD5017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B4295E">
              <w:rPr>
                <w:rFonts w:ascii="Calibri" w:hAnsi="Calibri" w:cs="Calibri"/>
                <w:sz w:val="22"/>
                <w:szCs w:val="22"/>
              </w:rPr>
              <w:t>8.14</w:t>
            </w:r>
          </w:p>
        </w:tc>
      </w:tr>
    </w:tbl>
    <w:p w14:paraId="2BD65B34" w14:textId="77777777" w:rsidR="00A85156" w:rsidRDefault="00A85156" w:rsidP="00FD5017"/>
    <w:tbl>
      <w:tblPr>
        <w:tblW w:w="11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1"/>
        <w:gridCol w:w="1216"/>
        <w:gridCol w:w="1216"/>
        <w:gridCol w:w="121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85156" w:rsidRPr="00B4295E" w14:paraId="56328B07" w14:textId="77777777" w:rsidTr="00B4295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5B347" w14:textId="07B30669" w:rsidR="00A85156" w:rsidRPr="00B4295E" w:rsidRDefault="0075512C" w:rsidP="00B4295E">
            <w:pPr>
              <w:ind w:left="0" w:right="0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  <w:r>
              <w:object w:dxaOrig="10860" w:dyaOrig="4845" w14:anchorId="2532BA5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455.25pt;height:203.25pt" o:ole="">
                  <v:imagedata r:id="rId21" o:title=""/>
                </v:shape>
                <o:OLEObject Type="Embed" ProgID="PBrush" ShapeID="_x0000_i1035" DrawAspect="Content" ObjectID="_1712706609" r:id="rId22"/>
              </w:objec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B9F62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E3E5B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F509" w14:textId="77777777" w:rsidR="00A85156" w:rsidRPr="00B4295E" w:rsidRDefault="00A85156" w:rsidP="00B4295E">
            <w:pPr>
              <w:ind w:left="0" w:righ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3B27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51BB1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40496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9336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323F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05423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86D80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967A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8,14</w:t>
            </w:r>
          </w:p>
        </w:tc>
      </w:tr>
    </w:tbl>
    <w:p w14:paraId="6C0C7B09" w14:textId="4D80B261" w:rsidR="00A85156" w:rsidRDefault="00A85156" w:rsidP="00FD5017"/>
    <w:p w14:paraId="35D8ECE6" w14:textId="77777777" w:rsidR="00A85156" w:rsidRDefault="00A85156" w:rsidP="00FD5017"/>
    <w:sdt>
      <w:sdtPr>
        <w:id w:val="1027218851"/>
        <w:placeholder>
          <w:docPart w:val="698C836AB6EE45E0854E6CAA7C1A0ACF"/>
        </w:placeholder>
        <w:temporary/>
        <w:showingPlcHdr/>
        <w15:appearance w15:val="hidden"/>
      </w:sdtPr>
      <w:sdtContent>
        <w:p w14:paraId="5E050B4B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Cordialement,</w:t>
          </w:r>
        </w:p>
      </w:sdtContent>
    </w:sdt>
    <w:p w14:paraId="08A3A0E7" w14:textId="72A88400" w:rsidR="00A85156" w:rsidRDefault="00A85156" w:rsidP="00F1206A">
      <w:pPr>
        <w:ind w:left="0"/>
        <w:sectPr w:rsidR="00A85156" w:rsidSect="00A85156">
          <w:headerReference w:type="default" r:id="rId23"/>
          <w:footerReference w:type="default" r:id="rId24"/>
          <w:pgSz w:w="11906" w:h="16838" w:code="9"/>
          <w:pgMar w:top="1729" w:right="720" w:bottom="1729" w:left="720" w:header="709" w:footer="709" w:gutter="0"/>
          <w:pgNumType w:start="1"/>
          <w:cols w:space="708"/>
          <w:docGrid w:linePitch="360"/>
        </w:sectPr>
      </w:pPr>
    </w:p>
    <w:tbl>
      <w:tblPr>
        <w:tblpPr w:leftFromText="141" w:rightFromText="141" w:horzAnchor="margin" w:tblpY="420"/>
        <w:tblW w:w="5000" w:type="pct"/>
        <w:tblLook w:val="0600" w:firstRow="0" w:lastRow="0" w:firstColumn="0" w:lastColumn="0" w:noHBand="1" w:noVBand="1"/>
      </w:tblPr>
      <w:tblGrid>
        <w:gridCol w:w="357"/>
        <w:gridCol w:w="9516"/>
        <w:gridCol w:w="243"/>
        <w:gridCol w:w="350"/>
      </w:tblGrid>
      <w:tr w:rsidR="00A85156" w:rsidRPr="00766925" w14:paraId="7E5B8CE2" w14:textId="77777777" w:rsidTr="00EB5CEC">
        <w:trPr>
          <w:trHeight w:val="983"/>
        </w:trPr>
        <w:tc>
          <w:tcPr>
            <w:tcW w:w="171" w:type="pct"/>
          </w:tcPr>
          <w:p w14:paraId="086069D4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4546" w:type="pct"/>
            <w:shd w:val="clear" w:color="auto" w:fill="1F497D" w:themeFill="text2"/>
            <w:vAlign w:val="center"/>
          </w:tcPr>
          <w:p w14:paraId="75C8AE6C" w14:textId="77777777" w:rsidR="00A85156" w:rsidRPr="00766925" w:rsidRDefault="00A85156" w:rsidP="00EB5CEC">
            <w:pPr>
              <w:pStyle w:val="Titre"/>
            </w:pPr>
            <w:r w:rsidRPr="00D277EE">
              <w:rPr>
                <w:rFonts w:ascii="Colonna MT" w:hAnsi="Colonna MT" w:cs="Calibri"/>
                <w:sz w:val="52"/>
                <w:szCs w:val="52"/>
                <w:lang w:eastAsia="fr-FR"/>
              </w:rPr>
              <w:t>BULLETIN DE NOTES</w:t>
            </w:r>
          </w:p>
        </w:tc>
        <w:tc>
          <w:tcPr>
            <w:tcW w:w="116" w:type="pct"/>
          </w:tcPr>
          <w:p w14:paraId="2ED85F38" w14:textId="77777777" w:rsidR="00A85156" w:rsidRPr="00766925" w:rsidRDefault="00A85156" w:rsidP="00EB5CEC">
            <w:pPr>
              <w:pStyle w:val="Titre"/>
            </w:pPr>
          </w:p>
        </w:tc>
        <w:tc>
          <w:tcPr>
            <w:tcW w:w="167" w:type="pct"/>
          </w:tcPr>
          <w:p w14:paraId="3DC9B618" w14:textId="77777777" w:rsidR="00A85156" w:rsidRPr="00766925" w:rsidRDefault="00A85156" w:rsidP="00EB5CEC">
            <w:pPr>
              <w:pStyle w:val="Titre"/>
            </w:pPr>
          </w:p>
        </w:tc>
      </w:tr>
    </w:tbl>
    <w:p w14:paraId="1938B5F6" w14:textId="77777777" w:rsidR="00A85156" w:rsidRPr="00766925" w:rsidRDefault="00A85156"/>
    <w:p w14:paraId="2FA95B96" w14:textId="77777777" w:rsidR="00A85156" w:rsidRPr="00766925" w:rsidRDefault="00A85156" w:rsidP="00FD5017">
      <w:pPr>
        <w:pStyle w:val="Texteengrasbleu"/>
      </w:pPr>
      <w:r>
        <w:t>ABIDJAN, le 25 avril 2022</w:t>
      </w:r>
    </w:p>
    <w:p w14:paraId="0F2B4C55" w14:textId="7126DB6D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Mme</w:t>
      </w:r>
      <w:r>
        <w:t xml:space="preserve"> </w:t>
      </w:r>
      <w:r>
        <w:rPr>
          <w:noProof/>
        </w:rPr>
        <w:t>Laure</w:t>
      </w:r>
      <w:r>
        <w:t xml:space="preserve"> </w:t>
      </w:r>
      <w:r>
        <w:rPr>
          <w:noProof/>
        </w:rPr>
        <w:t xml:space="preserve">ROUSSEY </w:t>
      </w:r>
    </w:p>
    <w:p w14:paraId="0B1C0D42" w14:textId="08243C38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Saint-Lupicin, 2 place de l'Hôtel-de-Ville</w:t>
      </w:r>
    </w:p>
    <w:p w14:paraId="4E354F2E" w14:textId="7ABCCF71" w:rsidR="00A85156" w:rsidRDefault="00A8515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w:t>Saint-Germain-en-Montagne</w:t>
      </w:r>
    </w:p>
    <w:p w14:paraId="6E2B6602" w14:textId="77777777" w:rsidR="00A85156" w:rsidRDefault="00A85156" w:rsidP="00C1012C">
      <w:pPr>
        <w:ind w:left="7200"/>
      </w:pPr>
    </w:p>
    <w:p w14:paraId="11F553D0" w14:textId="77777777" w:rsidR="00A85156" w:rsidRDefault="00A85156" w:rsidP="00C1012C">
      <w:pPr>
        <w:ind w:left="7200"/>
      </w:pPr>
    </w:p>
    <w:p w14:paraId="0B9D1A6C" w14:textId="77777777" w:rsidR="00A85156" w:rsidRPr="00766925" w:rsidRDefault="00A85156"/>
    <w:p w14:paraId="250B5C21" w14:textId="77777777" w:rsidR="00A85156" w:rsidRPr="00766925" w:rsidRDefault="00A85156" w:rsidP="00FD5017">
      <w:pPr>
        <w:pStyle w:val="Texteengrasbleu"/>
      </w:pPr>
      <w:r>
        <w:t>Cher élève,</w:t>
      </w:r>
    </w:p>
    <w:p w14:paraId="3FDA2EFC" w14:textId="77777777" w:rsidR="00A85156" w:rsidRDefault="00A85156" w:rsidP="00FD5017">
      <w:r>
        <w:t>Nous avons le plaisir de vous communiquer les notes pour cette année scolaire en cours :</w:t>
      </w:r>
    </w:p>
    <w:p w14:paraId="304960F3" w14:textId="77777777" w:rsidR="00A85156" w:rsidRDefault="00A85156" w:rsidP="00FD5017"/>
    <w:p w14:paraId="0A19173B" w14:textId="77777777" w:rsidR="00A85156" w:rsidRDefault="00A85156" w:rsidP="00FD5017">
      <w:proofErr w:type="gramStart"/>
      <w:r>
        <w:t>Matière  :</w:t>
      </w:r>
      <w:proofErr w:type="gramEnd"/>
      <w:r>
        <w:t xml:space="preserve"> </w:t>
      </w:r>
      <w:r>
        <w:rPr>
          <w:noProof/>
        </w:rPr>
        <w:t>Anglais</w:t>
      </w:r>
    </w:p>
    <w:p w14:paraId="7F9CFAD0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107"/>
        <w:gridCol w:w="1064"/>
        <w:gridCol w:w="1104"/>
        <w:gridCol w:w="1107"/>
        <w:gridCol w:w="1164"/>
        <w:gridCol w:w="1071"/>
        <w:gridCol w:w="1030"/>
        <w:gridCol w:w="975"/>
      </w:tblGrid>
      <w:tr w:rsidR="00A85156" w14:paraId="3D3C4C61" w14:textId="77777777" w:rsidTr="00C1012C">
        <w:trPr>
          <w:trHeight w:val="262"/>
        </w:trPr>
        <w:tc>
          <w:tcPr>
            <w:tcW w:w="1107" w:type="dxa"/>
          </w:tcPr>
          <w:p w14:paraId="444EE93C" w14:textId="77777777" w:rsidR="00A85156" w:rsidRDefault="00A85156" w:rsidP="00FD5017">
            <w:pPr>
              <w:ind w:left="0"/>
            </w:pPr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sept</w:t>
            </w:r>
            <w:proofErr w:type="gramEnd"/>
          </w:p>
        </w:tc>
        <w:tc>
          <w:tcPr>
            <w:tcW w:w="1064" w:type="dxa"/>
          </w:tcPr>
          <w:p w14:paraId="22567D63" w14:textId="77777777" w:rsidR="00A85156" w:rsidRDefault="00A85156" w:rsidP="00FD5017">
            <w:pPr>
              <w:ind w:left="0"/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 xml:space="preserve">    </w:t>
            </w: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oct</w:t>
            </w:r>
            <w:proofErr w:type="spellEnd"/>
            <w:proofErr w:type="gramEnd"/>
          </w:p>
        </w:tc>
        <w:tc>
          <w:tcPr>
            <w:tcW w:w="1104" w:type="dxa"/>
          </w:tcPr>
          <w:p w14:paraId="6B150997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nov</w:t>
            </w:r>
            <w:proofErr w:type="spellEnd"/>
            <w:proofErr w:type="gramEnd"/>
          </w:p>
        </w:tc>
        <w:tc>
          <w:tcPr>
            <w:tcW w:w="1107" w:type="dxa"/>
          </w:tcPr>
          <w:p w14:paraId="211DE2C3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déc</w:t>
            </w:r>
            <w:proofErr w:type="spellEnd"/>
            <w:proofErr w:type="gramEnd"/>
          </w:p>
        </w:tc>
        <w:tc>
          <w:tcPr>
            <w:tcW w:w="1164" w:type="dxa"/>
          </w:tcPr>
          <w:p w14:paraId="129124E4" w14:textId="77777777" w:rsidR="00A85156" w:rsidRDefault="00A85156" w:rsidP="00FD5017">
            <w:pPr>
              <w:ind w:left="0"/>
            </w:pPr>
            <w:proofErr w:type="spellStart"/>
            <w:proofErr w:type="gramStart"/>
            <w:r w:rsidRPr="00281EF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jvier</w:t>
            </w:r>
            <w:proofErr w:type="spellEnd"/>
            <w:proofErr w:type="gramEnd"/>
          </w:p>
        </w:tc>
        <w:tc>
          <w:tcPr>
            <w:tcW w:w="910" w:type="dxa"/>
          </w:tcPr>
          <w:p w14:paraId="6540EE55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spellStart"/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fvrier</w:t>
            </w:r>
            <w:proofErr w:type="spellEnd"/>
            <w:proofErr w:type="gramEnd"/>
          </w:p>
        </w:tc>
        <w:tc>
          <w:tcPr>
            <w:tcW w:w="910" w:type="dxa"/>
          </w:tcPr>
          <w:p w14:paraId="070412DE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mars</w:t>
            </w:r>
            <w:proofErr w:type="gramEnd"/>
          </w:p>
        </w:tc>
        <w:tc>
          <w:tcPr>
            <w:tcW w:w="910" w:type="dxa"/>
          </w:tcPr>
          <w:p w14:paraId="425475E9" w14:textId="77777777" w:rsidR="00A85156" w:rsidRPr="00281EF6" w:rsidRDefault="00A85156" w:rsidP="00FD5017">
            <w:pPr>
              <w:ind w:left="0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</w:pPr>
            <w:proofErr w:type="gram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eastAsia="fr-FR"/>
              </w:rPr>
              <w:t>avril</w:t>
            </w:r>
            <w:proofErr w:type="gramEnd"/>
          </w:p>
        </w:tc>
      </w:tr>
      <w:tr w:rsidR="00A85156" w14:paraId="761F5DF5" w14:textId="77777777" w:rsidTr="00C1012C">
        <w:trPr>
          <w:trHeight w:val="248"/>
        </w:trPr>
        <w:tc>
          <w:tcPr>
            <w:tcW w:w="1107" w:type="dxa"/>
          </w:tcPr>
          <w:p w14:paraId="4D4AEBD2" w14:textId="77777777" w:rsidR="00A85156" w:rsidRDefault="00A85156" w:rsidP="00FD5017">
            <w:pPr>
              <w:ind w:left="0"/>
            </w:pPr>
            <w:r>
              <w:rPr>
                <w:noProof/>
              </w:rPr>
              <w:t>8</w:t>
            </w:r>
          </w:p>
        </w:tc>
        <w:tc>
          <w:tcPr>
            <w:tcW w:w="1064" w:type="dxa"/>
          </w:tcPr>
          <w:p w14:paraId="4E45B52C" w14:textId="77777777" w:rsidR="00A85156" w:rsidRDefault="00A85156" w:rsidP="00FD5017">
            <w:pPr>
              <w:ind w:left="0"/>
            </w:pPr>
            <w:r>
              <w:rPr>
                <w:noProof/>
              </w:rPr>
              <w:t>2</w:t>
            </w:r>
          </w:p>
        </w:tc>
        <w:tc>
          <w:tcPr>
            <w:tcW w:w="1104" w:type="dxa"/>
          </w:tcPr>
          <w:p w14:paraId="634449AD" w14:textId="77777777" w:rsidR="00A85156" w:rsidRDefault="00A85156" w:rsidP="00FD5017">
            <w:pPr>
              <w:ind w:left="0"/>
            </w:pPr>
            <w:r>
              <w:rPr>
                <w:noProof/>
              </w:rPr>
              <w:t>19</w:t>
            </w:r>
          </w:p>
        </w:tc>
        <w:tc>
          <w:tcPr>
            <w:tcW w:w="1107" w:type="dxa"/>
          </w:tcPr>
          <w:p w14:paraId="4DCB52E1" w14:textId="77777777" w:rsidR="00A85156" w:rsidRDefault="00A85156" w:rsidP="00FD5017">
            <w:pPr>
              <w:ind w:left="0"/>
            </w:pPr>
            <w:r>
              <w:rPr>
                <w:noProof/>
              </w:rPr>
              <w:t>14</w:t>
            </w:r>
          </w:p>
        </w:tc>
        <w:tc>
          <w:tcPr>
            <w:tcW w:w="1164" w:type="dxa"/>
          </w:tcPr>
          <w:p w14:paraId="0C376433" w14:textId="77777777" w:rsidR="00A85156" w:rsidRDefault="00A85156" w:rsidP="00FD5017">
            <w:pPr>
              <w:ind w:left="0"/>
            </w:pPr>
            <w:r>
              <w:rPr>
                <w:noProof/>
              </w:rPr>
              <w:t>8</w:t>
            </w:r>
          </w:p>
        </w:tc>
        <w:tc>
          <w:tcPr>
            <w:tcW w:w="910" w:type="dxa"/>
          </w:tcPr>
          <w:p w14:paraId="440B9F91" w14:textId="77777777" w:rsidR="00A85156" w:rsidRDefault="00A85156" w:rsidP="00FD5017">
            <w:pPr>
              <w:ind w:left="0"/>
            </w:pPr>
            <w:r>
              <w:rPr>
                <w:noProof/>
              </w:rPr>
              <w:t>13</w:t>
            </w:r>
          </w:p>
        </w:tc>
        <w:tc>
          <w:tcPr>
            <w:tcW w:w="910" w:type="dxa"/>
          </w:tcPr>
          <w:p w14:paraId="0CF54982" w14:textId="77777777" w:rsidR="00A85156" w:rsidRDefault="00A85156" w:rsidP="00FD5017">
            <w:pPr>
              <w:ind w:left="0"/>
            </w:pPr>
            <w:r>
              <w:rPr>
                <w:noProof/>
              </w:rPr>
              <w:t>9</w:t>
            </w:r>
          </w:p>
        </w:tc>
        <w:tc>
          <w:tcPr>
            <w:tcW w:w="910" w:type="dxa"/>
          </w:tcPr>
          <w:p w14:paraId="3911ACCF" w14:textId="77777777" w:rsidR="00A85156" w:rsidRDefault="00A85156" w:rsidP="00FD5017">
            <w:pPr>
              <w:ind w:left="0"/>
            </w:pPr>
            <w:r>
              <w:rPr>
                <w:noProof/>
              </w:rPr>
              <w:t>11</w:t>
            </w:r>
          </w:p>
        </w:tc>
      </w:tr>
    </w:tbl>
    <w:p w14:paraId="2C647B43" w14:textId="77777777" w:rsidR="00A85156" w:rsidRDefault="00A85156" w:rsidP="00FD5017"/>
    <w:p w14:paraId="25D98B8A" w14:textId="77777777" w:rsidR="00A85156" w:rsidRDefault="00A85156" w:rsidP="00FD5017"/>
    <w:p w14:paraId="25CAEA93" w14:textId="77777777" w:rsidR="00A85156" w:rsidRDefault="00A85156" w:rsidP="00FD5017">
      <w:r>
        <w:t>Moyenne de la classe :</w:t>
      </w:r>
    </w:p>
    <w:p w14:paraId="7495E124" w14:textId="77777777" w:rsidR="00A85156" w:rsidRDefault="00A85156" w:rsidP="00FD5017"/>
    <w:tbl>
      <w:tblPr>
        <w:tblStyle w:val="Grilledutableau"/>
        <w:tblW w:w="0" w:type="auto"/>
        <w:tblInd w:w="360" w:type="dxa"/>
        <w:tblLook w:val="04A0" w:firstRow="1" w:lastRow="0" w:firstColumn="1" w:lastColumn="0" w:noHBand="0" w:noVBand="1"/>
      </w:tblPr>
      <w:tblGrid>
        <w:gridCol w:w="1093"/>
        <w:gridCol w:w="1093"/>
        <w:gridCol w:w="1105"/>
        <w:gridCol w:w="1105"/>
        <w:gridCol w:w="1094"/>
        <w:gridCol w:w="1105"/>
        <w:gridCol w:w="1094"/>
        <w:gridCol w:w="1021"/>
      </w:tblGrid>
      <w:tr w:rsidR="00A85156" w14:paraId="447A167C" w14:textId="77777777" w:rsidTr="00B4295E">
        <w:trPr>
          <w:trHeight w:val="254"/>
        </w:trPr>
        <w:tc>
          <w:tcPr>
            <w:tcW w:w="1093" w:type="dxa"/>
          </w:tcPr>
          <w:p w14:paraId="34EB16D1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93" w:type="dxa"/>
          </w:tcPr>
          <w:p w14:paraId="39D729C4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  <w:t>9,43</w:t>
            </w:r>
          </w:p>
        </w:tc>
        <w:tc>
          <w:tcPr>
            <w:tcW w:w="1105" w:type="dxa"/>
          </w:tcPr>
          <w:p w14:paraId="0E6A15E1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105" w:type="dxa"/>
          </w:tcPr>
          <w:p w14:paraId="16D60BC4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10,71</w:t>
            </w:r>
          </w:p>
        </w:tc>
        <w:tc>
          <w:tcPr>
            <w:tcW w:w="1094" w:type="dxa"/>
          </w:tcPr>
          <w:p w14:paraId="2C8E2C6E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5,57</w:t>
            </w:r>
          </w:p>
        </w:tc>
        <w:tc>
          <w:tcPr>
            <w:tcW w:w="1105" w:type="dxa"/>
          </w:tcPr>
          <w:p w14:paraId="654B43B6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10,29</w:t>
            </w:r>
          </w:p>
        </w:tc>
        <w:tc>
          <w:tcPr>
            <w:tcW w:w="1094" w:type="dxa"/>
          </w:tcPr>
          <w:p w14:paraId="13718F76" w14:textId="77777777" w:rsidR="00A85156" w:rsidRDefault="00A85156" w:rsidP="00FD5017">
            <w:pPr>
              <w:ind w:left="0"/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9,71</w:t>
            </w:r>
          </w:p>
        </w:tc>
        <w:tc>
          <w:tcPr>
            <w:tcW w:w="1021" w:type="dxa"/>
          </w:tcPr>
          <w:p w14:paraId="06995C64" w14:textId="77777777" w:rsidR="00A85156" w:rsidRPr="00B4295E" w:rsidRDefault="00A85156" w:rsidP="00FD5017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B4295E">
              <w:rPr>
                <w:rFonts w:ascii="Calibri" w:hAnsi="Calibri" w:cs="Calibri"/>
                <w:sz w:val="22"/>
                <w:szCs w:val="22"/>
              </w:rPr>
              <w:t>8.14</w:t>
            </w:r>
          </w:p>
        </w:tc>
      </w:tr>
    </w:tbl>
    <w:p w14:paraId="1ABD68B1" w14:textId="77777777" w:rsidR="00A85156" w:rsidRDefault="00A85156" w:rsidP="00FD5017"/>
    <w:tbl>
      <w:tblPr>
        <w:tblW w:w="11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16"/>
        <w:gridCol w:w="1216"/>
        <w:gridCol w:w="1216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85156" w:rsidRPr="00B4295E" w14:paraId="097C6632" w14:textId="77777777" w:rsidTr="00B4295E">
        <w:trPr>
          <w:trHeight w:val="300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61960" w14:textId="77777777" w:rsidR="00A85156" w:rsidRPr="00B4295E" w:rsidRDefault="00A85156" w:rsidP="00B4295E">
            <w:pPr>
              <w:ind w:left="0" w:right="0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8783A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928C2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D4C3B" w14:textId="77777777" w:rsidR="00A85156" w:rsidRPr="00B4295E" w:rsidRDefault="00A85156" w:rsidP="00B4295E">
            <w:pPr>
              <w:ind w:left="0" w:right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23E49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C61F8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2CDA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08527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120D5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541ED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03EE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68B57" w14:textId="77777777" w:rsidR="00A85156" w:rsidRPr="00B4295E" w:rsidRDefault="00A85156" w:rsidP="00B4295E">
            <w:pPr>
              <w:ind w:left="0" w:right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B4295E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8,14</w:t>
            </w:r>
          </w:p>
        </w:tc>
      </w:tr>
    </w:tbl>
    <w:p w14:paraId="04693AA0" w14:textId="355F1109" w:rsidR="00A85156" w:rsidRDefault="0075512C" w:rsidP="00FD5017">
      <w:r>
        <w:rPr>
          <w:noProof/>
        </w:rPr>
        <w:drawing>
          <wp:inline distT="0" distB="0" distL="0" distR="0" wp14:anchorId="3AFB614C" wp14:editId="58CB28FB">
            <wp:extent cx="5514975" cy="2247135"/>
            <wp:effectExtent l="0" t="0" r="0" b="1270"/>
            <wp:docPr id="211" name="Imag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115" cy="2251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AB0EA" w14:textId="77777777" w:rsidR="00A85156" w:rsidRDefault="00A85156" w:rsidP="00FD5017"/>
    <w:sdt>
      <w:sdtPr>
        <w:id w:val="-696622805"/>
        <w:placeholder>
          <w:docPart w:val="30269E4B93E9468599F2454DB2FC3C8B"/>
        </w:placeholder>
        <w:temporary/>
        <w:showingPlcHdr/>
        <w15:appearance w15:val="hidden"/>
      </w:sdtPr>
      <w:sdtContent>
        <w:p w14:paraId="5361E1F7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Cordialement,</w:t>
          </w:r>
        </w:p>
      </w:sdtContent>
    </w:sdt>
    <w:sdt>
      <w:sdtPr>
        <w:id w:val="359168566"/>
        <w:placeholder>
          <w:docPart w:val="577186994C9246BB9006DBB501719E05"/>
        </w:placeholder>
        <w:temporary/>
        <w:showingPlcHdr/>
        <w15:appearance w15:val="hidden"/>
        <w:text/>
      </w:sdtPr>
      <w:sdtContent>
        <w:p w14:paraId="6D269C37" w14:textId="77777777" w:rsidR="00A85156" w:rsidRPr="00766925" w:rsidRDefault="00A85156" w:rsidP="00FD5017">
          <w:pPr>
            <w:pStyle w:val="Texteengrasbleu"/>
          </w:pPr>
          <w:r w:rsidRPr="00766925">
            <w:rPr>
              <w:lang w:bidi="fr-FR"/>
            </w:rPr>
            <w:t>Nom de l’employé</w:t>
          </w:r>
        </w:p>
      </w:sdtContent>
    </w:sdt>
    <w:sectPr w:rsidR="00A85156" w:rsidRPr="00766925" w:rsidSect="00A85156">
      <w:headerReference w:type="default" r:id="rId26"/>
      <w:footerReference w:type="default" r:id="rId27"/>
      <w:type w:val="continuous"/>
      <w:pgSz w:w="11906" w:h="16838" w:code="9"/>
      <w:pgMar w:top="1729" w:right="720" w:bottom="172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B6A89" w14:textId="77777777" w:rsidR="00A85156" w:rsidRDefault="00A85156" w:rsidP="00BC1B68">
      <w:r>
        <w:separator/>
      </w:r>
    </w:p>
  </w:endnote>
  <w:endnote w:type="continuationSeparator" w:id="0">
    <w:p w14:paraId="2DF226D1" w14:textId="77777777" w:rsidR="00A85156" w:rsidRDefault="00A85156" w:rsidP="00BC1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82" w:type="dxa"/>
      <w:tblLook w:val="04A0" w:firstRow="1" w:lastRow="0" w:firstColumn="1" w:lastColumn="0" w:noHBand="0" w:noVBand="1"/>
    </w:tblPr>
    <w:tblGrid>
      <w:gridCol w:w="3494"/>
      <w:gridCol w:w="3491"/>
      <w:gridCol w:w="3797"/>
    </w:tblGrid>
    <w:tr w:rsidR="00A85156" w:rsidRPr="00766925" w14:paraId="6F6BF5B5" w14:textId="77777777" w:rsidTr="009116E2">
      <w:trPr>
        <w:trHeight w:val="576"/>
      </w:trPr>
      <w:tc>
        <w:tcPr>
          <w:tcW w:w="3494" w:type="dxa"/>
          <w:shd w:val="clear" w:color="auto" w:fill="auto"/>
          <w:vAlign w:val="center"/>
        </w:tcPr>
        <w:p w14:paraId="433B54A6" w14:textId="77777777" w:rsidR="00A85156" w:rsidRPr="00766925" w:rsidRDefault="00A85156" w:rsidP="002E4BCD">
          <w:pPr>
            <w:pStyle w:val="Contacts"/>
            <w:jc w:val="left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2C1BE72A" wp14:editId="457FF499">
                    <wp:extent cx="154940" cy="201930"/>
                    <wp:effectExtent l="0" t="0" r="0" b="7620"/>
                    <wp:docPr id="6" name="Forme" descr="Icône de GPS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54940" cy="20193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780" y="0"/>
                                    <a:pt x="0" y="3668"/>
                                    <a:pt x="0" y="8287"/>
                                  </a:cubicBezTo>
                                  <a:cubicBezTo>
                                    <a:pt x="0" y="12906"/>
                                    <a:pt x="10800" y="21600"/>
                                    <a:pt x="10800" y="21600"/>
                                  </a:cubicBezTo>
                                  <a:cubicBezTo>
                                    <a:pt x="10800" y="21600"/>
                                    <a:pt x="21600" y="12906"/>
                                    <a:pt x="21600" y="8287"/>
                                  </a:cubicBezTo>
                                  <a:cubicBezTo>
                                    <a:pt x="21600" y="3804"/>
                                    <a:pt x="16820" y="0"/>
                                    <a:pt x="10800" y="0"/>
                                  </a:cubicBezTo>
                                  <a:close/>
                                  <a:moveTo>
                                    <a:pt x="10800" y="11819"/>
                                  </a:moveTo>
                                  <a:cubicBezTo>
                                    <a:pt x="8144" y="11819"/>
                                    <a:pt x="5843" y="10189"/>
                                    <a:pt x="5843" y="8015"/>
                                  </a:cubicBezTo>
                                  <a:cubicBezTo>
                                    <a:pt x="5843" y="5977"/>
                                    <a:pt x="7967" y="4211"/>
                                    <a:pt x="10800" y="4211"/>
                                  </a:cubicBezTo>
                                  <a:cubicBezTo>
                                    <a:pt x="13456" y="4211"/>
                                    <a:pt x="15757" y="5842"/>
                                    <a:pt x="15757" y="8015"/>
                                  </a:cubicBezTo>
                                  <a:cubicBezTo>
                                    <a:pt x="15757" y="10189"/>
                                    <a:pt x="13456" y="11819"/>
                                    <a:pt x="10800" y="118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695208FB" id="Forme" o:spid="_x0000_s1026" alt="Icône de GPS" style="width:12.2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" path="m10800,c4780,,,3668,,8287v,4619,10800,13313,10800,13313c10800,21600,21600,12906,21600,8287,21600,3804,16820,,10800,xm10800,11819v-2656,,-4957,-1630,-4957,-3804c5843,5977,7967,4211,10800,4211v2656,,4957,1631,4957,3804c15757,10189,13456,11819,10800,11819xe" fillcolor="#1f497d [3215]" stroked="f" strokeweight="1pt">
                    <v:stroke miterlimit="4" joinstyle="miter"/>
                    <v:path arrowok="t" o:extrusionok="f" o:connecttype="custom" o:connectlocs="77470,100965;77470,100965;77470,100965;77470,100965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491" w:type="dxa"/>
          <w:shd w:val="clear" w:color="auto" w:fill="auto"/>
          <w:vAlign w:val="center"/>
        </w:tcPr>
        <w:p w14:paraId="562B4317" w14:textId="77777777" w:rsidR="00A85156" w:rsidRPr="00766925" w:rsidRDefault="00A8515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58D77BB7" wp14:editId="5DB213D0">
                    <wp:extent cx="165100" cy="165100"/>
                    <wp:effectExtent l="0" t="0" r="6350" b="6350"/>
                    <wp:docPr id="7" name="Forme" descr="Icône de téléphone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9637" y="19108"/>
                                  </a:moveTo>
                                  <a:cubicBezTo>
                                    <a:pt x="8640" y="19108"/>
                                    <a:pt x="7809" y="18277"/>
                                    <a:pt x="7809" y="17280"/>
                                  </a:cubicBezTo>
                                  <a:lnTo>
                                    <a:pt x="7809" y="4652"/>
                                  </a:lnTo>
                                  <a:cubicBezTo>
                                    <a:pt x="7809" y="3656"/>
                                    <a:pt x="8640" y="2825"/>
                                    <a:pt x="9637" y="2825"/>
                                  </a:cubicBezTo>
                                  <a:lnTo>
                                    <a:pt x="9637" y="19108"/>
                                  </a:lnTo>
                                  <a:close/>
                                  <a:moveTo>
                                    <a:pt x="13791" y="17945"/>
                                  </a:moveTo>
                                  <a:cubicBezTo>
                                    <a:pt x="13791" y="18609"/>
                                    <a:pt x="13292" y="19108"/>
                                    <a:pt x="12628" y="19108"/>
                                  </a:cubicBezTo>
                                  <a:lnTo>
                                    <a:pt x="10800" y="19108"/>
                                  </a:lnTo>
                                  <a:lnTo>
                                    <a:pt x="10800" y="13791"/>
                                  </a:lnTo>
                                  <a:lnTo>
                                    <a:pt x="12628" y="13791"/>
                                  </a:lnTo>
                                  <a:cubicBezTo>
                                    <a:pt x="13292" y="13791"/>
                                    <a:pt x="13791" y="14289"/>
                                    <a:pt x="13791" y="14954"/>
                                  </a:cubicBezTo>
                                  <a:lnTo>
                                    <a:pt x="13791" y="17945"/>
                                  </a:lnTo>
                                  <a:close/>
                                  <a:moveTo>
                                    <a:pt x="13791" y="6978"/>
                                  </a:moveTo>
                                  <a:cubicBezTo>
                                    <a:pt x="13791" y="7643"/>
                                    <a:pt x="13292" y="8142"/>
                                    <a:pt x="12628" y="8142"/>
                                  </a:cubicBezTo>
                                  <a:lnTo>
                                    <a:pt x="10800" y="8142"/>
                                  </a:lnTo>
                                  <a:lnTo>
                                    <a:pt x="10800" y="2825"/>
                                  </a:lnTo>
                                  <a:lnTo>
                                    <a:pt x="12628" y="2825"/>
                                  </a:lnTo>
                                  <a:cubicBezTo>
                                    <a:pt x="13292" y="2825"/>
                                    <a:pt x="13791" y="3323"/>
                                    <a:pt x="13791" y="3988"/>
                                  </a:cubicBezTo>
                                  <a:lnTo>
                                    <a:pt x="13791" y="69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3CC901EC" id="Forme" o:spid="_x0000_s1026" alt="Icône de téléphone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" path="m10800,c4818,,,4819,,10800v,5981,4818,10800,10800,10800c16782,21600,21600,16781,21600,10800,21600,4819,16782,,10800,xm9637,19108v-997,,-1828,-831,-1828,-1828l7809,4652v,-996,831,-1827,1828,-1827l9637,19108xm13791,17945v,664,-499,1163,-1163,1163l10800,19108r,-5317l12628,13791v664,,1163,498,1163,1163l13791,17945xm13791,6978v,665,-499,1164,-1163,1164l10800,8142r,-5317l12628,2825v664,,1163,498,1163,1163l13791,6978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797" w:type="dxa"/>
          <w:shd w:val="clear" w:color="auto" w:fill="auto"/>
          <w:vAlign w:val="center"/>
        </w:tcPr>
        <w:p w14:paraId="54B99A94" w14:textId="77777777" w:rsidR="00A85156" w:rsidRPr="00766925" w:rsidRDefault="00A8515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13AF07D4" wp14:editId="3CCC0DC2">
                    <wp:extent cx="165100" cy="165100"/>
                    <wp:effectExtent l="0" t="0" r="6350" b="6350"/>
                    <wp:docPr id="8" name="Forme" descr="Icône d’e-mail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5815" y="7975"/>
                                  </a:moveTo>
                                  <a:lnTo>
                                    <a:pt x="5815" y="14123"/>
                                  </a:lnTo>
                                  <a:cubicBezTo>
                                    <a:pt x="5815" y="14456"/>
                                    <a:pt x="5982" y="14622"/>
                                    <a:pt x="6314" y="14622"/>
                                  </a:cubicBezTo>
                                  <a:lnTo>
                                    <a:pt x="15120" y="14622"/>
                                  </a:lnTo>
                                  <a:cubicBezTo>
                                    <a:pt x="15452" y="14622"/>
                                    <a:pt x="15618" y="14456"/>
                                    <a:pt x="15618" y="14123"/>
                                  </a:cubicBezTo>
                                  <a:lnTo>
                                    <a:pt x="15618" y="7975"/>
                                  </a:lnTo>
                                  <a:lnTo>
                                    <a:pt x="10634" y="11963"/>
                                  </a:lnTo>
                                  <a:lnTo>
                                    <a:pt x="5815" y="7975"/>
                                  </a:lnTo>
                                  <a:close/>
                                  <a:moveTo>
                                    <a:pt x="14123" y="7145"/>
                                  </a:moveTo>
                                  <a:lnTo>
                                    <a:pt x="7477" y="7145"/>
                                  </a:lnTo>
                                  <a:lnTo>
                                    <a:pt x="10800" y="9803"/>
                                  </a:lnTo>
                                  <a:lnTo>
                                    <a:pt x="14123" y="7145"/>
                                  </a:lnTo>
                                  <a:close/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17446" y="14123"/>
                                  </a:moveTo>
                                  <a:cubicBezTo>
                                    <a:pt x="17446" y="15286"/>
                                    <a:pt x="16449" y="16283"/>
                                    <a:pt x="15286" y="16283"/>
                                  </a:cubicBezTo>
                                  <a:lnTo>
                                    <a:pt x="6480" y="16283"/>
                                  </a:lnTo>
                                  <a:cubicBezTo>
                                    <a:pt x="5317" y="16283"/>
                                    <a:pt x="4320" y="15286"/>
                                    <a:pt x="4320" y="14123"/>
                                  </a:cubicBezTo>
                                  <a:lnTo>
                                    <a:pt x="4320" y="7643"/>
                                  </a:lnTo>
                                  <a:cubicBezTo>
                                    <a:pt x="4320" y="6480"/>
                                    <a:pt x="5317" y="5483"/>
                                    <a:pt x="6480" y="5483"/>
                                  </a:cubicBezTo>
                                  <a:lnTo>
                                    <a:pt x="15286" y="5483"/>
                                  </a:lnTo>
                                  <a:cubicBezTo>
                                    <a:pt x="16449" y="5483"/>
                                    <a:pt x="17446" y="6480"/>
                                    <a:pt x="17446" y="7643"/>
                                  </a:cubicBezTo>
                                  <a:lnTo>
                                    <a:pt x="17446" y="14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284F02B5" id="Forme" o:spid="_x0000_s1026" alt="Icône d’e-mail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" path="m5815,7975r,6148c5815,14456,5982,14622,6314,14622r8806,c15452,14622,15618,14456,15618,14123r,-6148l10634,11963,5815,7975xm14123,7145r-6646,l10800,9803,14123,7145xm10800,c4818,,,4819,,10800v,5981,4818,10800,10800,10800c16782,21600,21600,16781,21600,10800,21600,4819,16782,,10800,xm17446,14123v,1163,-997,2160,-2160,2160l6480,16283v-1163,,-2160,-997,-2160,-2160l4320,7643v,-1163,997,-2160,2160,-2160l15286,5483v1163,,2160,997,2160,2160l17446,14123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</w:tr>
    <w:tr w:rsidR="00A85156" w:rsidRPr="00766925" w14:paraId="15A987D6" w14:textId="77777777" w:rsidTr="009116E2">
      <w:tc>
        <w:tcPr>
          <w:tcW w:w="3494" w:type="dxa"/>
          <w:shd w:val="clear" w:color="auto" w:fill="auto"/>
          <w:vAlign w:val="center"/>
        </w:tcPr>
        <w:p w14:paraId="1BBE07B5" w14:textId="77777777" w:rsidR="00A85156" w:rsidRPr="00766925" w:rsidRDefault="00A85156" w:rsidP="00E53AFF">
          <w:pPr>
            <w:pStyle w:val="Contacts"/>
          </w:pPr>
        </w:p>
      </w:tc>
      <w:tc>
        <w:tcPr>
          <w:tcW w:w="3491" w:type="dxa"/>
          <w:shd w:val="clear" w:color="auto" w:fill="auto"/>
          <w:vAlign w:val="center"/>
        </w:tcPr>
        <w:p w14:paraId="643A7468" w14:textId="77777777" w:rsidR="00A85156" w:rsidRPr="00766925" w:rsidRDefault="00A85156" w:rsidP="00E53AFF">
          <w:pPr>
            <w:pStyle w:val="Contacts"/>
          </w:pPr>
        </w:p>
      </w:tc>
      <w:tc>
        <w:tcPr>
          <w:tcW w:w="3797" w:type="dxa"/>
          <w:shd w:val="clear" w:color="auto" w:fill="auto"/>
          <w:vAlign w:val="center"/>
        </w:tcPr>
        <w:p w14:paraId="3190A8D4" w14:textId="77777777" w:rsidR="00A85156" w:rsidRPr="00766925" w:rsidRDefault="00A85156" w:rsidP="00E53AFF">
          <w:pPr>
            <w:pStyle w:val="Contacts"/>
          </w:pPr>
        </w:p>
      </w:tc>
    </w:tr>
    <w:tr w:rsidR="00A85156" w:rsidRPr="00766925" w14:paraId="2ABB59BA" w14:textId="77777777" w:rsidTr="002E4BCD">
      <w:tblPrEx>
        <w:tblCellMar>
          <w:left w:w="70" w:type="dxa"/>
          <w:right w:w="70" w:type="dxa"/>
        </w:tblCellMar>
      </w:tblPrEx>
      <w:tc>
        <w:tcPr>
          <w:tcW w:w="3494" w:type="dxa"/>
          <w:shd w:val="clear" w:color="auto" w:fill="auto"/>
          <w:vAlign w:val="center"/>
        </w:tcPr>
        <w:p w14:paraId="23CCE6C6" w14:textId="77777777" w:rsidR="00A85156" w:rsidRPr="00766925" w:rsidRDefault="00A85156" w:rsidP="00766925">
          <w:pPr>
            <w:pStyle w:val="Contacts"/>
          </w:pPr>
          <w:proofErr w:type="spellStart"/>
          <w:r w:rsidRPr="002E4BCD">
            <w:rPr>
              <w:rFonts w:ascii="Calibri" w:eastAsia="Times New Roman" w:hAnsi="Calibri" w:cs="Calibri"/>
              <w:lang w:eastAsia="fr-FR"/>
            </w:rPr>
            <w:t>Bp</w:t>
          </w:r>
          <w:proofErr w:type="spellEnd"/>
          <w:r w:rsidRPr="002E4BCD">
            <w:rPr>
              <w:rFonts w:ascii="Calibri" w:eastAsia="Times New Roman" w:hAnsi="Calibri" w:cs="Calibri"/>
              <w:lang w:eastAsia="fr-FR"/>
            </w:rPr>
            <w:t xml:space="preserve"> V102 Abidjan</w:t>
          </w:r>
        </w:p>
      </w:tc>
      <w:tc>
        <w:tcPr>
          <w:tcW w:w="3491" w:type="dxa"/>
          <w:shd w:val="clear" w:color="auto" w:fill="auto"/>
          <w:vAlign w:val="center"/>
        </w:tcPr>
        <w:p w14:paraId="06BDFF18" w14:textId="77777777" w:rsidR="00A85156" w:rsidRPr="00766925" w:rsidRDefault="00A85156" w:rsidP="00766925">
          <w:pPr>
            <w:pStyle w:val="Contacts"/>
          </w:pPr>
          <w:r w:rsidRPr="002E4BCD">
            <w:rPr>
              <w:rFonts w:ascii="Wingdings" w:eastAsia="Times New Roman" w:hAnsi="Wingdings" w:cs="Calibri"/>
              <w:color w:val="000000"/>
              <w:sz w:val="22"/>
              <w:szCs w:val="22"/>
              <w:lang w:eastAsia="fr-FR"/>
            </w:rPr>
            <w:t>(</w:t>
          </w:r>
        </w:p>
      </w:tc>
      <w:tc>
        <w:tcPr>
          <w:tcW w:w="3797" w:type="dxa"/>
          <w:shd w:val="clear" w:color="auto" w:fill="auto"/>
          <w:vAlign w:val="center"/>
        </w:tcPr>
        <w:p w14:paraId="41EFE1EF" w14:textId="77777777" w:rsidR="00A85156" w:rsidRPr="00766925" w:rsidRDefault="00A85156" w:rsidP="002E4BCD">
          <w:pPr>
            <w:pStyle w:val="Contacts"/>
          </w:pPr>
          <w:r w:rsidRPr="00D277EE">
            <w:rPr>
              <w:rFonts w:ascii="Wingdings" w:eastAsia="Times New Roman" w:hAnsi="Wingdings" w:cs="Calibri"/>
              <w:lang w:eastAsia="fr-FR"/>
            </w:rPr>
            <w:t>*</w:t>
          </w:r>
          <w:r>
            <w:rPr>
              <w:rFonts w:ascii="Wingdings" w:eastAsia="Times New Roman" w:hAnsi="Wingdings" w:cs="Calibri"/>
              <w:lang w:eastAsia="fr-FR"/>
            </w:rPr>
            <w:t xml:space="preserve"> 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>iegta-grace23@men.edu.ci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ab/>
          </w:r>
        </w:p>
      </w:tc>
    </w:tr>
  </w:tbl>
  <w:p w14:paraId="706E0E7B" w14:textId="77777777" w:rsidR="00A85156" w:rsidRPr="00766925" w:rsidRDefault="00A85156" w:rsidP="00F1206A">
    <w:pPr>
      <w:pStyle w:val="Pieddepage"/>
      <w:tabs>
        <w:tab w:val="clear" w:pos="4680"/>
        <w:tab w:val="clear" w:pos="9360"/>
        <w:tab w:val="left" w:pos="6765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82" w:type="dxa"/>
      <w:tblLook w:val="04A0" w:firstRow="1" w:lastRow="0" w:firstColumn="1" w:lastColumn="0" w:noHBand="0" w:noVBand="1"/>
    </w:tblPr>
    <w:tblGrid>
      <w:gridCol w:w="3494"/>
      <w:gridCol w:w="3491"/>
      <w:gridCol w:w="3797"/>
    </w:tblGrid>
    <w:tr w:rsidR="00A85156" w:rsidRPr="00766925" w14:paraId="225FBE59" w14:textId="77777777" w:rsidTr="009116E2">
      <w:trPr>
        <w:trHeight w:val="576"/>
      </w:trPr>
      <w:tc>
        <w:tcPr>
          <w:tcW w:w="3494" w:type="dxa"/>
          <w:shd w:val="clear" w:color="auto" w:fill="auto"/>
          <w:vAlign w:val="center"/>
        </w:tcPr>
        <w:p w14:paraId="008192AF" w14:textId="77777777" w:rsidR="00A85156" w:rsidRPr="00766925" w:rsidRDefault="00A85156" w:rsidP="002E4BCD">
          <w:pPr>
            <w:pStyle w:val="Contacts"/>
            <w:jc w:val="left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71B65AC4" wp14:editId="7BC4F4DB">
                    <wp:extent cx="154940" cy="201930"/>
                    <wp:effectExtent l="0" t="0" r="0" b="7620"/>
                    <wp:docPr id="12" name="Forme" descr="Icône de GPS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54940" cy="20193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780" y="0"/>
                                    <a:pt x="0" y="3668"/>
                                    <a:pt x="0" y="8287"/>
                                  </a:cubicBezTo>
                                  <a:cubicBezTo>
                                    <a:pt x="0" y="12906"/>
                                    <a:pt x="10800" y="21600"/>
                                    <a:pt x="10800" y="21600"/>
                                  </a:cubicBezTo>
                                  <a:cubicBezTo>
                                    <a:pt x="10800" y="21600"/>
                                    <a:pt x="21600" y="12906"/>
                                    <a:pt x="21600" y="8287"/>
                                  </a:cubicBezTo>
                                  <a:cubicBezTo>
                                    <a:pt x="21600" y="3804"/>
                                    <a:pt x="16820" y="0"/>
                                    <a:pt x="10800" y="0"/>
                                  </a:cubicBezTo>
                                  <a:close/>
                                  <a:moveTo>
                                    <a:pt x="10800" y="11819"/>
                                  </a:moveTo>
                                  <a:cubicBezTo>
                                    <a:pt x="8144" y="11819"/>
                                    <a:pt x="5843" y="10189"/>
                                    <a:pt x="5843" y="8015"/>
                                  </a:cubicBezTo>
                                  <a:cubicBezTo>
                                    <a:pt x="5843" y="5977"/>
                                    <a:pt x="7967" y="4211"/>
                                    <a:pt x="10800" y="4211"/>
                                  </a:cubicBezTo>
                                  <a:cubicBezTo>
                                    <a:pt x="13456" y="4211"/>
                                    <a:pt x="15757" y="5842"/>
                                    <a:pt x="15757" y="8015"/>
                                  </a:cubicBezTo>
                                  <a:cubicBezTo>
                                    <a:pt x="15757" y="10189"/>
                                    <a:pt x="13456" y="11819"/>
                                    <a:pt x="10800" y="118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0E1D34DA" id="Forme" o:spid="_x0000_s1026" alt="Icône de GPS" style="width:12.2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" path="m10800,c4780,,,3668,,8287v,4619,10800,13313,10800,13313c10800,21600,21600,12906,21600,8287,21600,3804,16820,,10800,xm10800,11819v-2656,,-4957,-1630,-4957,-3804c5843,5977,7967,4211,10800,4211v2656,,4957,1631,4957,3804c15757,10189,13456,11819,10800,11819xe" fillcolor="#1f497d [3215]" stroked="f" strokeweight="1pt">
                    <v:stroke miterlimit="4" joinstyle="miter"/>
                    <v:path arrowok="t" o:extrusionok="f" o:connecttype="custom" o:connectlocs="77470,100965;77470,100965;77470,100965;77470,100965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491" w:type="dxa"/>
          <w:shd w:val="clear" w:color="auto" w:fill="auto"/>
          <w:vAlign w:val="center"/>
        </w:tcPr>
        <w:p w14:paraId="05E4FB53" w14:textId="77777777" w:rsidR="00A85156" w:rsidRPr="00766925" w:rsidRDefault="00A8515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4DF265E0" wp14:editId="673B2700">
                    <wp:extent cx="165100" cy="165100"/>
                    <wp:effectExtent l="0" t="0" r="6350" b="6350"/>
                    <wp:docPr id="13" name="Forme" descr="Icône de téléphone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9637" y="19108"/>
                                  </a:moveTo>
                                  <a:cubicBezTo>
                                    <a:pt x="8640" y="19108"/>
                                    <a:pt x="7809" y="18277"/>
                                    <a:pt x="7809" y="17280"/>
                                  </a:cubicBezTo>
                                  <a:lnTo>
                                    <a:pt x="7809" y="4652"/>
                                  </a:lnTo>
                                  <a:cubicBezTo>
                                    <a:pt x="7809" y="3656"/>
                                    <a:pt x="8640" y="2825"/>
                                    <a:pt x="9637" y="2825"/>
                                  </a:cubicBezTo>
                                  <a:lnTo>
                                    <a:pt x="9637" y="19108"/>
                                  </a:lnTo>
                                  <a:close/>
                                  <a:moveTo>
                                    <a:pt x="13791" y="17945"/>
                                  </a:moveTo>
                                  <a:cubicBezTo>
                                    <a:pt x="13791" y="18609"/>
                                    <a:pt x="13292" y="19108"/>
                                    <a:pt x="12628" y="19108"/>
                                  </a:cubicBezTo>
                                  <a:lnTo>
                                    <a:pt x="10800" y="19108"/>
                                  </a:lnTo>
                                  <a:lnTo>
                                    <a:pt x="10800" y="13791"/>
                                  </a:lnTo>
                                  <a:lnTo>
                                    <a:pt x="12628" y="13791"/>
                                  </a:lnTo>
                                  <a:cubicBezTo>
                                    <a:pt x="13292" y="13791"/>
                                    <a:pt x="13791" y="14289"/>
                                    <a:pt x="13791" y="14954"/>
                                  </a:cubicBezTo>
                                  <a:lnTo>
                                    <a:pt x="13791" y="17945"/>
                                  </a:lnTo>
                                  <a:close/>
                                  <a:moveTo>
                                    <a:pt x="13791" y="6978"/>
                                  </a:moveTo>
                                  <a:cubicBezTo>
                                    <a:pt x="13791" y="7643"/>
                                    <a:pt x="13292" y="8142"/>
                                    <a:pt x="12628" y="8142"/>
                                  </a:cubicBezTo>
                                  <a:lnTo>
                                    <a:pt x="10800" y="8142"/>
                                  </a:lnTo>
                                  <a:lnTo>
                                    <a:pt x="10800" y="2825"/>
                                  </a:lnTo>
                                  <a:lnTo>
                                    <a:pt x="12628" y="2825"/>
                                  </a:lnTo>
                                  <a:cubicBezTo>
                                    <a:pt x="13292" y="2825"/>
                                    <a:pt x="13791" y="3323"/>
                                    <a:pt x="13791" y="3988"/>
                                  </a:cubicBezTo>
                                  <a:lnTo>
                                    <a:pt x="13791" y="69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4B5A4665" id="Forme" o:spid="_x0000_s1026" alt="Icône de téléphone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" path="m10800,c4818,,,4819,,10800v,5981,4818,10800,10800,10800c16782,21600,21600,16781,21600,10800,21600,4819,16782,,10800,xm9637,19108v-997,,-1828,-831,-1828,-1828l7809,4652v,-996,831,-1827,1828,-1827l9637,19108xm13791,17945v,664,-499,1163,-1163,1163l10800,19108r,-5317l12628,13791v664,,1163,498,1163,1163l13791,17945xm13791,6978v,665,-499,1164,-1163,1164l10800,8142r,-5317l12628,2825v664,,1163,498,1163,1163l13791,6978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797" w:type="dxa"/>
          <w:shd w:val="clear" w:color="auto" w:fill="auto"/>
          <w:vAlign w:val="center"/>
        </w:tcPr>
        <w:p w14:paraId="3C8A5806" w14:textId="77777777" w:rsidR="00A85156" w:rsidRPr="00766925" w:rsidRDefault="00A8515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63542907" wp14:editId="2EB6DF50">
                    <wp:extent cx="165100" cy="165100"/>
                    <wp:effectExtent l="0" t="0" r="6350" b="6350"/>
                    <wp:docPr id="14" name="Forme" descr="Icône d’e-mail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5815" y="7975"/>
                                  </a:moveTo>
                                  <a:lnTo>
                                    <a:pt x="5815" y="14123"/>
                                  </a:lnTo>
                                  <a:cubicBezTo>
                                    <a:pt x="5815" y="14456"/>
                                    <a:pt x="5982" y="14622"/>
                                    <a:pt x="6314" y="14622"/>
                                  </a:cubicBezTo>
                                  <a:lnTo>
                                    <a:pt x="15120" y="14622"/>
                                  </a:lnTo>
                                  <a:cubicBezTo>
                                    <a:pt x="15452" y="14622"/>
                                    <a:pt x="15618" y="14456"/>
                                    <a:pt x="15618" y="14123"/>
                                  </a:cubicBezTo>
                                  <a:lnTo>
                                    <a:pt x="15618" y="7975"/>
                                  </a:lnTo>
                                  <a:lnTo>
                                    <a:pt x="10634" y="11963"/>
                                  </a:lnTo>
                                  <a:lnTo>
                                    <a:pt x="5815" y="7975"/>
                                  </a:lnTo>
                                  <a:close/>
                                  <a:moveTo>
                                    <a:pt x="14123" y="7145"/>
                                  </a:moveTo>
                                  <a:lnTo>
                                    <a:pt x="7477" y="7145"/>
                                  </a:lnTo>
                                  <a:lnTo>
                                    <a:pt x="10800" y="9803"/>
                                  </a:lnTo>
                                  <a:lnTo>
                                    <a:pt x="14123" y="7145"/>
                                  </a:lnTo>
                                  <a:close/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17446" y="14123"/>
                                  </a:moveTo>
                                  <a:cubicBezTo>
                                    <a:pt x="17446" y="15286"/>
                                    <a:pt x="16449" y="16283"/>
                                    <a:pt x="15286" y="16283"/>
                                  </a:cubicBezTo>
                                  <a:lnTo>
                                    <a:pt x="6480" y="16283"/>
                                  </a:lnTo>
                                  <a:cubicBezTo>
                                    <a:pt x="5317" y="16283"/>
                                    <a:pt x="4320" y="15286"/>
                                    <a:pt x="4320" y="14123"/>
                                  </a:cubicBezTo>
                                  <a:lnTo>
                                    <a:pt x="4320" y="7643"/>
                                  </a:lnTo>
                                  <a:cubicBezTo>
                                    <a:pt x="4320" y="6480"/>
                                    <a:pt x="5317" y="5483"/>
                                    <a:pt x="6480" y="5483"/>
                                  </a:cubicBezTo>
                                  <a:lnTo>
                                    <a:pt x="15286" y="5483"/>
                                  </a:lnTo>
                                  <a:cubicBezTo>
                                    <a:pt x="16449" y="5483"/>
                                    <a:pt x="17446" y="6480"/>
                                    <a:pt x="17446" y="7643"/>
                                  </a:cubicBezTo>
                                  <a:lnTo>
                                    <a:pt x="17446" y="14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594723D4" id="Forme" o:spid="_x0000_s1026" alt="Icône d’e-mail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" path="m5815,7975r,6148c5815,14456,5982,14622,6314,14622r8806,c15452,14622,15618,14456,15618,14123r,-6148l10634,11963,5815,7975xm14123,7145r-6646,l10800,9803,14123,7145xm10800,c4818,,,4819,,10800v,5981,4818,10800,10800,10800c16782,21600,21600,16781,21600,10800,21600,4819,16782,,10800,xm17446,14123v,1163,-997,2160,-2160,2160l6480,16283v-1163,,-2160,-997,-2160,-2160l4320,7643v,-1163,997,-2160,2160,-2160l15286,5483v1163,,2160,997,2160,2160l17446,14123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</w:tr>
    <w:tr w:rsidR="00A85156" w:rsidRPr="00766925" w14:paraId="37587010" w14:textId="77777777" w:rsidTr="009116E2">
      <w:tc>
        <w:tcPr>
          <w:tcW w:w="3494" w:type="dxa"/>
          <w:shd w:val="clear" w:color="auto" w:fill="auto"/>
          <w:vAlign w:val="center"/>
        </w:tcPr>
        <w:p w14:paraId="4E162097" w14:textId="77777777" w:rsidR="00A85156" w:rsidRPr="00766925" w:rsidRDefault="00A85156" w:rsidP="00E53AFF">
          <w:pPr>
            <w:pStyle w:val="Contacts"/>
          </w:pPr>
        </w:p>
      </w:tc>
      <w:tc>
        <w:tcPr>
          <w:tcW w:w="3491" w:type="dxa"/>
          <w:shd w:val="clear" w:color="auto" w:fill="auto"/>
          <w:vAlign w:val="center"/>
        </w:tcPr>
        <w:p w14:paraId="41ED2CE7" w14:textId="77777777" w:rsidR="00A85156" w:rsidRPr="00766925" w:rsidRDefault="00A85156" w:rsidP="00E53AFF">
          <w:pPr>
            <w:pStyle w:val="Contacts"/>
          </w:pPr>
        </w:p>
      </w:tc>
      <w:tc>
        <w:tcPr>
          <w:tcW w:w="3797" w:type="dxa"/>
          <w:shd w:val="clear" w:color="auto" w:fill="auto"/>
          <w:vAlign w:val="center"/>
        </w:tcPr>
        <w:p w14:paraId="42E070E9" w14:textId="77777777" w:rsidR="00A85156" w:rsidRPr="00766925" w:rsidRDefault="00A85156" w:rsidP="00E53AFF">
          <w:pPr>
            <w:pStyle w:val="Contacts"/>
          </w:pPr>
        </w:p>
      </w:tc>
    </w:tr>
    <w:tr w:rsidR="00A85156" w:rsidRPr="00766925" w14:paraId="4CD7A92A" w14:textId="77777777" w:rsidTr="002E4BCD">
      <w:tblPrEx>
        <w:tblCellMar>
          <w:left w:w="70" w:type="dxa"/>
          <w:right w:w="70" w:type="dxa"/>
        </w:tblCellMar>
      </w:tblPrEx>
      <w:tc>
        <w:tcPr>
          <w:tcW w:w="3494" w:type="dxa"/>
          <w:shd w:val="clear" w:color="auto" w:fill="auto"/>
          <w:vAlign w:val="center"/>
        </w:tcPr>
        <w:p w14:paraId="56CFF259" w14:textId="77777777" w:rsidR="00A85156" w:rsidRPr="00766925" w:rsidRDefault="00A85156" w:rsidP="00766925">
          <w:pPr>
            <w:pStyle w:val="Contacts"/>
          </w:pPr>
          <w:proofErr w:type="spellStart"/>
          <w:r w:rsidRPr="002E4BCD">
            <w:rPr>
              <w:rFonts w:ascii="Calibri" w:eastAsia="Times New Roman" w:hAnsi="Calibri" w:cs="Calibri"/>
              <w:lang w:eastAsia="fr-FR"/>
            </w:rPr>
            <w:t>Bp</w:t>
          </w:r>
          <w:proofErr w:type="spellEnd"/>
          <w:r w:rsidRPr="002E4BCD">
            <w:rPr>
              <w:rFonts w:ascii="Calibri" w:eastAsia="Times New Roman" w:hAnsi="Calibri" w:cs="Calibri"/>
              <w:lang w:eastAsia="fr-FR"/>
            </w:rPr>
            <w:t xml:space="preserve"> V102 Abidjan</w:t>
          </w:r>
        </w:p>
      </w:tc>
      <w:tc>
        <w:tcPr>
          <w:tcW w:w="3491" w:type="dxa"/>
          <w:shd w:val="clear" w:color="auto" w:fill="auto"/>
          <w:vAlign w:val="center"/>
        </w:tcPr>
        <w:p w14:paraId="029126B0" w14:textId="77777777" w:rsidR="00A85156" w:rsidRPr="00766925" w:rsidRDefault="00A85156" w:rsidP="00766925">
          <w:pPr>
            <w:pStyle w:val="Contacts"/>
          </w:pPr>
          <w:r w:rsidRPr="002E4BCD">
            <w:rPr>
              <w:rFonts w:ascii="Wingdings" w:eastAsia="Times New Roman" w:hAnsi="Wingdings" w:cs="Calibri"/>
              <w:color w:val="000000"/>
              <w:sz w:val="22"/>
              <w:szCs w:val="22"/>
              <w:lang w:eastAsia="fr-FR"/>
            </w:rPr>
            <w:t>(</w:t>
          </w:r>
        </w:p>
      </w:tc>
      <w:tc>
        <w:tcPr>
          <w:tcW w:w="3797" w:type="dxa"/>
          <w:shd w:val="clear" w:color="auto" w:fill="auto"/>
          <w:vAlign w:val="center"/>
        </w:tcPr>
        <w:p w14:paraId="1585E610" w14:textId="77777777" w:rsidR="00A85156" w:rsidRPr="00766925" w:rsidRDefault="00A85156" w:rsidP="002E4BCD">
          <w:pPr>
            <w:pStyle w:val="Contacts"/>
          </w:pPr>
          <w:r w:rsidRPr="00D277EE">
            <w:rPr>
              <w:rFonts w:ascii="Wingdings" w:eastAsia="Times New Roman" w:hAnsi="Wingdings" w:cs="Calibri"/>
              <w:lang w:eastAsia="fr-FR"/>
            </w:rPr>
            <w:t>*</w:t>
          </w:r>
          <w:r>
            <w:rPr>
              <w:rFonts w:ascii="Wingdings" w:eastAsia="Times New Roman" w:hAnsi="Wingdings" w:cs="Calibri"/>
              <w:lang w:eastAsia="fr-FR"/>
            </w:rPr>
            <w:t xml:space="preserve"> 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>iegta-grace23@men.edu.ci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ab/>
          </w:r>
        </w:p>
      </w:tc>
    </w:tr>
  </w:tbl>
  <w:p w14:paraId="08818754" w14:textId="77777777" w:rsidR="00A85156" w:rsidRPr="00766925" w:rsidRDefault="00A85156" w:rsidP="00F1206A">
    <w:pPr>
      <w:pStyle w:val="Pieddepage"/>
      <w:tabs>
        <w:tab w:val="clear" w:pos="4680"/>
        <w:tab w:val="clear" w:pos="9360"/>
        <w:tab w:val="left" w:pos="6765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82" w:type="dxa"/>
      <w:tblLook w:val="04A0" w:firstRow="1" w:lastRow="0" w:firstColumn="1" w:lastColumn="0" w:noHBand="0" w:noVBand="1"/>
    </w:tblPr>
    <w:tblGrid>
      <w:gridCol w:w="3494"/>
      <w:gridCol w:w="3491"/>
      <w:gridCol w:w="3797"/>
    </w:tblGrid>
    <w:tr w:rsidR="00A85156" w:rsidRPr="00766925" w14:paraId="40E36BA4" w14:textId="77777777" w:rsidTr="009116E2">
      <w:trPr>
        <w:trHeight w:val="576"/>
      </w:trPr>
      <w:tc>
        <w:tcPr>
          <w:tcW w:w="3494" w:type="dxa"/>
          <w:shd w:val="clear" w:color="auto" w:fill="auto"/>
          <w:vAlign w:val="center"/>
        </w:tcPr>
        <w:p w14:paraId="6F4ED319" w14:textId="77777777" w:rsidR="00A85156" w:rsidRPr="00766925" w:rsidRDefault="00A85156" w:rsidP="002E4BCD">
          <w:pPr>
            <w:pStyle w:val="Contacts"/>
            <w:jc w:val="left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35735D40" wp14:editId="25CD28B5">
                    <wp:extent cx="154940" cy="201930"/>
                    <wp:effectExtent l="0" t="0" r="0" b="7620"/>
                    <wp:docPr id="30" name="Forme" descr="Icône de GPS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54940" cy="20193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780" y="0"/>
                                    <a:pt x="0" y="3668"/>
                                    <a:pt x="0" y="8287"/>
                                  </a:cubicBezTo>
                                  <a:cubicBezTo>
                                    <a:pt x="0" y="12906"/>
                                    <a:pt x="10800" y="21600"/>
                                    <a:pt x="10800" y="21600"/>
                                  </a:cubicBezTo>
                                  <a:cubicBezTo>
                                    <a:pt x="10800" y="21600"/>
                                    <a:pt x="21600" y="12906"/>
                                    <a:pt x="21600" y="8287"/>
                                  </a:cubicBezTo>
                                  <a:cubicBezTo>
                                    <a:pt x="21600" y="3804"/>
                                    <a:pt x="16820" y="0"/>
                                    <a:pt x="10800" y="0"/>
                                  </a:cubicBezTo>
                                  <a:close/>
                                  <a:moveTo>
                                    <a:pt x="10800" y="11819"/>
                                  </a:moveTo>
                                  <a:cubicBezTo>
                                    <a:pt x="8144" y="11819"/>
                                    <a:pt x="5843" y="10189"/>
                                    <a:pt x="5843" y="8015"/>
                                  </a:cubicBezTo>
                                  <a:cubicBezTo>
                                    <a:pt x="5843" y="5977"/>
                                    <a:pt x="7967" y="4211"/>
                                    <a:pt x="10800" y="4211"/>
                                  </a:cubicBezTo>
                                  <a:cubicBezTo>
                                    <a:pt x="13456" y="4211"/>
                                    <a:pt x="15757" y="5842"/>
                                    <a:pt x="15757" y="8015"/>
                                  </a:cubicBezTo>
                                  <a:cubicBezTo>
                                    <a:pt x="15757" y="10189"/>
                                    <a:pt x="13456" y="11819"/>
                                    <a:pt x="10800" y="118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0D001329" id="Forme" o:spid="_x0000_s1026" alt="Icône de GPS" style="width:12.2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" path="m10800,c4780,,,3668,,8287v,4619,10800,13313,10800,13313c10800,21600,21600,12906,21600,8287,21600,3804,16820,,10800,xm10800,11819v-2656,,-4957,-1630,-4957,-3804c5843,5977,7967,4211,10800,4211v2656,,4957,1631,4957,3804c15757,10189,13456,11819,10800,11819xe" fillcolor="#1f497d [3215]" stroked="f" strokeweight="1pt">
                    <v:stroke miterlimit="4" joinstyle="miter"/>
                    <v:path arrowok="t" o:extrusionok="f" o:connecttype="custom" o:connectlocs="77470,100965;77470,100965;77470,100965;77470,100965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491" w:type="dxa"/>
          <w:shd w:val="clear" w:color="auto" w:fill="auto"/>
          <w:vAlign w:val="center"/>
        </w:tcPr>
        <w:p w14:paraId="3E05465E" w14:textId="77777777" w:rsidR="00A85156" w:rsidRPr="00766925" w:rsidRDefault="00A8515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4A9F7408" wp14:editId="62332D4C">
                    <wp:extent cx="165100" cy="165100"/>
                    <wp:effectExtent l="0" t="0" r="6350" b="6350"/>
                    <wp:docPr id="31" name="Forme" descr="Icône de téléphone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9637" y="19108"/>
                                  </a:moveTo>
                                  <a:cubicBezTo>
                                    <a:pt x="8640" y="19108"/>
                                    <a:pt x="7809" y="18277"/>
                                    <a:pt x="7809" y="17280"/>
                                  </a:cubicBezTo>
                                  <a:lnTo>
                                    <a:pt x="7809" y="4652"/>
                                  </a:lnTo>
                                  <a:cubicBezTo>
                                    <a:pt x="7809" y="3656"/>
                                    <a:pt x="8640" y="2825"/>
                                    <a:pt x="9637" y="2825"/>
                                  </a:cubicBezTo>
                                  <a:lnTo>
                                    <a:pt x="9637" y="19108"/>
                                  </a:lnTo>
                                  <a:close/>
                                  <a:moveTo>
                                    <a:pt x="13791" y="17945"/>
                                  </a:moveTo>
                                  <a:cubicBezTo>
                                    <a:pt x="13791" y="18609"/>
                                    <a:pt x="13292" y="19108"/>
                                    <a:pt x="12628" y="19108"/>
                                  </a:cubicBezTo>
                                  <a:lnTo>
                                    <a:pt x="10800" y="19108"/>
                                  </a:lnTo>
                                  <a:lnTo>
                                    <a:pt x="10800" y="13791"/>
                                  </a:lnTo>
                                  <a:lnTo>
                                    <a:pt x="12628" y="13791"/>
                                  </a:lnTo>
                                  <a:cubicBezTo>
                                    <a:pt x="13292" y="13791"/>
                                    <a:pt x="13791" y="14289"/>
                                    <a:pt x="13791" y="14954"/>
                                  </a:cubicBezTo>
                                  <a:lnTo>
                                    <a:pt x="13791" y="17945"/>
                                  </a:lnTo>
                                  <a:close/>
                                  <a:moveTo>
                                    <a:pt x="13791" y="6978"/>
                                  </a:moveTo>
                                  <a:cubicBezTo>
                                    <a:pt x="13791" y="7643"/>
                                    <a:pt x="13292" y="8142"/>
                                    <a:pt x="12628" y="8142"/>
                                  </a:cubicBezTo>
                                  <a:lnTo>
                                    <a:pt x="10800" y="8142"/>
                                  </a:lnTo>
                                  <a:lnTo>
                                    <a:pt x="10800" y="2825"/>
                                  </a:lnTo>
                                  <a:lnTo>
                                    <a:pt x="12628" y="2825"/>
                                  </a:lnTo>
                                  <a:cubicBezTo>
                                    <a:pt x="13292" y="2825"/>
                                    <a:pt x="13791" y="3323"/>
                                    <a:pt x="13791" y="3988"/>
                                  </a:cubicBezTo>
                                  <a:lnTo>
                                    <a:pt x="13791" y="69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5FDAB09F" id="Forme" o:spid="_x0000_s1026" alt="Icône de téléphone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" path="m10800,c4818,,,4819,,10800v,5981,4818,10800,10800,10800c16782,21600,21600,16781,21600,10800,21600,4819,16782,,10800,xm9637,19108v-997,,-1828,-831,-1828,-1828l7809,4652v,-996,831,-1827,1828,-1827l9637,19108xm13791,17945v,664,-499,1163,-1163,1163l10800,19108r,-5317l12628,13791v664,,1163,498,1163,1163l13791,17945xm13791,6978v,665,-499,1164,-1163,1164l10800,8142r,-5317l12628,2825v664,,1163,498,1163,1163l13791,6978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797" w:type="dxa"/>
          <w:shd w:val="clear" w:color="auto" w:fill="auto"/>
          <w:vAlign w:val="center"/>
        </w:tcPr>
        <w:p w14:paraId="6B69475B" w14:textId="77777777" w:rsidR="00A85156" w:rsidRPr="00766925" w:rsidRDefault="00A8515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605DA702" wp14:editId="03DCCEDF">
                    <wp:extent cx="165100" cy="165100"/>
                    <wp:effectExtent l="0" t="0" r="6350" b="6350"/>
                    <wp:docPr id="192" name="Forme" descr="Icône d’e-mail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5815" y="7975"/>
                                  </a:moveTo>
                                  <a:lnTo>
                                    <a:pt x="5815" y="14123"/>
                                  </a:lnTo>
                                  <a:cubicBezTo>
                                    <a:pt x="5815" y="14456"/>
                                    <a:pt x="5982" y="14622"/>
                                    <a:pt x="6314" y="14622"/>
                                  </a:cubicBezTo>
                                  <a:lnTo>
                                    <a:pt x="15120" y="14622"/>
                                  </a:lnTo>
                                  <a:cubicBezTo>
                                    <a:pt x="15452" y="14622"/>
                                    <a:pt x="15618" y="14456"/>
                                    <a:pt x="15618" y="14123"/>
                                  </a:cubicBezTo>
                                  <a:lnTo>
                                    <a:pt x="15618" y="7975"/>
                                  </a:lnTo>
                                  <a:lnTo>
                                    <a:pt x="10634" y="11963"/>
                                  </a:lnTo>
                                  <a:lnTo>
                                    <a:pt x="5815" y="7975"/>
                                  </a:lnTo>
                                  <a:close/>
                                  <a:moveTo>
                                    <a:pt x="14123" y="7145"/>
                                  </a:moveTo>
                                  <a:lnTo>
                                    <a:pt x="7477" y="7145"/>
                                  </a:lnTo>
                                  <a:lnTo>
                                    <a:pt x="10800" y="9803"/>
                                  </a:lnTo>
                                  <a:lnTo>
                                    <a:pt x="14123" y="7145"/>
                                  </a:lnTo>
                                  <a:close/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17446" y="14123"/>
                                  </a:moveTo>
                                  <a:cubicBezTo>
                                    <a:pt x="17446" y="15286"/>
                                    <a:pt x="16449" y="16283"/>
                                    <a:pt x="15286" y="16283"/>
                                  </a:cubicBezTo>
                                  <a:lnTo>
                                    <a:pt x="6480" y="16283"/>
                                  </a:lnTo>
                                  <a:cubicBezTo>
                                    <a:pt x="5317" y="16283"/>
                                    <a:pt x="4320" y="15286"/>
                                    <a:pt x="4320" y="14123"/>
                                  </a:cubicBezTo>
                                  <a:lnTo>
                                    <a:pt x="4320" y="7643"/>
                                  </a:lnTo>
                                  <a:cubicBezTo>
                                    <a:pt x="4320" y="6480"/>
                                    <a:pt x="5317" y="5483"/>
                                    <a:pt x="6480" y="5483"/>
                                  </a:cubicBezTo>
                                  <a:lnTo>
                                    <a:pt x="15286" y="5483"/>
                                  </a:lnTo>
                                  <a:cubicBezTo>
                                    <a:pt x="16449" y="5483"/>
                                    <a:pt x="17446" y="6480"/>
                                    <a:pt x="17446" y="7643"/>
                                  </a:cubicBezTo>
                                  <a:lnTo>
                                    <a:pt x="17446" y="14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269223D1" id="Forme" o:spid="_x0000_s1026" alt="Icône d’e-mail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" path="m5815,7975r,6148c5815,14456,5982,14622,6314,14622r8806,c15452,14622,15618,14456,15618,14123r,-6148l10634,11963,5815,7975xm14123,7145r-6646,l10800,9803,14123,7145xm10800,c4818,,,4819,,10800v,5981,4818,10800,10800,10800c16782,21600,21600,16781,21600,10800,21600,4819,16782,,10800,xm17446,14123v,1163,-997,2160,-2160,2160l6480,16283v-1163,,-2160,-997,-2160,-2160l4320,7643v,-1163,997,-2160,2160,-2160l15286,5483v1163,,2160,997,2160,2160l17446,14123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</w:tr>
    <w:tr w:rsidR="00A85156" w:rsidRPr="00766925" w14:paraId="65469639" w14:textId="77777777" w:rsidTr="009116E2">
      <w:tc>
        <w:tcPr>
          <w:tcW w:w="3494" w:type="dxa"/>
          <w:shd w:val="clear" w:color="auto" w:fill="auto"/>
          <w:vAlign w:val="center"/>
        </w:tcPr>
        <w:p w14:paraId="6FA53689" w14:textId="77777777" w:rsidR="00A85156" w:rsidRPr="00766925" w:rsidRDefault="00A85156" w:rsidP="00E53AFF">
          <w:pPr>
            <w:pStyle w:val="Contacts"/>
          </w:pPr>
        </w:p>
      </w:tc>
      <w:tc>
        <w:tcPr>
          <w:tcW w:w="3491" w:type="dxa"/>
          <w:shd w:val="clear" w:color="auto" w:fill="auto"/>
          <w:vAlign w:val="center"/>
        </w:tcPr>
        <w:p w14:paraId="302A1C4F" w14:textId="77777777" w:rsidR="00A85156" w:rsidRPr="00766925" w:rsidRDefault="00A85156" w:rsidP="00E53AFF">
          <w:pPr>
            <w:pStyle w:val="Contacts"/>
          </w:pPr>
        </w:p>
      </w:tc>
      <w:tc>
        <w:tcPr>
          <w:tcW w:w="3797" w:type="dxa"/>
          <w:shd w:val="clear" w:color="auto" w:fill="auto"/>
          <w:vAlign w:val="center"/>
        </w:tcPr>
        <w:p w14:paraId="5A8CC3F6" w14:textId="77777777" w:rsidR="00A85156" w:rsidRPr="00766925" w:rsidRDefault="00A85156" w:rsidP="00E53AFF">
          <w:pPr>
            <w:pStyle w:val="Contacts"/>
          </w:pPr>
        </w:p>
      </w:tc>
    </w:tr>
    <w:tr w:rsidR="00A85156" w:rsidRPr="00766925" w14:paraId="507FBF73" w14:textId="77777777" w:rsidTr="002E4BCD">
      <w:tblPrEx>
        <w:tblCellMar>
          <w:left w:w="70" w:type="dxa"/>
          <w:right w:w="70" w:type="dxa"/>
        </w:tblCellMar>
      </w:tblPrEx>
      <w:tc>
        <w:tcPr>
          <w:tcW w:w="3494" w:type="dxa"/>
          <w:shd w:val="clear" w:color="auto" w:fill="auto"/>
          <w:vAlign w:val="center"/>
        </w:tcPr>
        <w:p w14:paraId="5FFDEB16" w14:textId="77777777" w:rsidR="00A85156" w:rsidRPr="00766925" w:rsidRDefault="00A85156" w:rsidP="00766925">
          <w:pPr>
            <w:pStyle w:val="Contacts"/>
          </w:pPr>
          <w:proofErr w:type="spellStart"/>
          <w:r w:rsidRPr="002E4BCD">
            <w:rPr>
              <w:rFonts w:ascii="Calibri" w:eastAsia="Times New Roman" w:hAnsi="Calibri" w:cs="Calibri"/>
              <w:lang w:eastAsia="fr-FR"/>
            </w:rPr>
            <w:t>Bp</w:t>
          </w:r>
          <w:proofErr w:type="spellEnd"/>
          <w:r w:rsidRPr="002E4BCD">
            <w:rPr>
              <w:rFonts w:ascii="Calibri" w:eastAsia="Times New Roman" w:hAnsi="Calibri" w:cs="Calibri"/>
              <w:lang w:eastAsia="fr-FR"/>
            </w:rPr>
            <w:t xml:space="preserve"> V102 Abidjan</w:t>
          </w:r>
        </w:p>
      </w:tc>
      <w:tc>
        <w:tcPr>
          <w:tcW w:w="3491" w:type="dxa"/>
          <w:shd w:val="clear" w:color="auto" w:fill="auto"/>
          <w:vAlign w:val="center"/>
        </w:tcPr>
        <w:p w14:paraId="2B3097CA" w14:textId="77777777" w:rsidR="00A85156" w:rsidRPr="00766925" w:rsidRDefault="00A85156" w:rsidP="00766925">
          <w:pPr>
            <w:pStyle w:val="Contacts"/>
          </w:pPr>
          <w:r w:rsidRPr="002E4BCD">
            <w:rPr>
              <w:rFonts w:ascii="Wingdings" w:eastAsia="Times New Roman" w:hAnsi="Wingdings" w:cs="Calibri"/>
              <w:color w:val="000000"/>
              <w:sz w:val="22"/>
              <w:szCs w:val="22"/>
              <w:lang w:eastAsia="fr-FR"/>
            </w:rPr>
            <w:t>(</w:t>
          </w:r>
        </w:p>
      </w:tc>
      <w:tc>
        <w:tcPr>
          <w:tcW w:w="3797" w:type="dxa"/>
          <w:shd w:val="clear" w:color="auto" w:fill="auto"/>
          <w:vAlign w:val="center"/>
        </w:tcPr>
        <w:p w14:paraId="023BF056" w14:textId="77777777" w:rsidR="00A85156" w:rsidRPr="00766925" w:rsidRDefault="00A85156" w:rsidP="002E4BCD">
          <w:pPr>
            <w:pStyle w:val="Contacts"/>
          </w:pPr>
          <w:r w:rsidRPr="00D277EE">
            <w:rPr>
              <w:rFonts w:ascii="Wingdings" w:eastAsia="Times New Roman" w:hAnsi="Wingdings" w:cs="Calibri"/>
              <w:lang w:eastAsia="fr-FR"/>
            </w:rPr>
            <w:t>*</w:t>
          </w:r>
          <w:r>
            <w:rPr>
              <w:rFonts w:ascii="Wingdings" w:eastAsia="Times New Roman" w:hAnsi="Wingdings" w:cs="Calibri"/>
              <w:lang w:eastAsia="fr-FR"/>
            </w:rPr>
            <w:t xml:space="preserve"> 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>iegta-grace23@men.edu.ci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ab/>
          </w:r>
        </w:p>
      </w:tc>
    </w:tr>
  </w:tbl>
  <w:p w14:paraId="4FE07F10" w14:textId="77777777" w:rsidR="00A85156" w:rsidRPr="00766925" w:rsidRDefault="00A85156" w:rsidP="00F1206A">
    <w:pPr>
      <w:pStyle w:val="Pieddepage"/>
      <w:tabs>
        <w:tab w:val="clear" w:pos="4680"/>
        <w:tab w:val="clear" w:pos="9360"/>
        <w:tab w:val="left" w:pos="6765"/>
      </w:tabs>
    </w:pP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82" w:type="dxa"/>
      <w:tblLook w:val="04A0" w:firstRow="1" w:lastRow="0" w:firstColumn="1" w:lastColumn="0" w:noHBand="0" w:noVBand="1"/>
    </w:tblPr>
    <w:tblGrid>
      <w:gridCol w:w="3494"/>
      <w:gridCol w:w="3491"/>
      <w:gridCol w:w="3797"/>
    </w:tblGrid>
    <w:tr w:rsidR="00A85156" w:rsidRPr="00766925" w14:paraId="0487DDB2" w14:textId="77777777" w:rsidTr="009116E2">
      <w:trPr>
        <w:trHeight w:val="576"/>
      </w:trPr>
      <w:tc>
        <w:tcPr>
          <w:tcW w:w="3494" w:type="dxa"/>
          <w:shd w:val="clear" w:color="auto" w:fill="auto"/>
          <w:vAlign w:val="center"/>
        </w:tcPr>
        <w:p w14:paraId="0870A16B" w14:textId="77777777" w:rsidR="00A85156" w:rsidRPr="00766925" w:rsidRDefault="00A85156" w:rsidP="002E4BCD">
          <w:pPr>
            <w:pStyle w:val="Contacts"/>
            <w:jc w:val="left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2DDD0BB0" wp14:editId="141629B8">
                    <wp:extent cx="154940" cy="201930"/>
                    <wp:effectExtent l="0" t="0" r="0" b="7620"/>
                    <wp:docPr id="196" name="Forme" descr="Icône de GPS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54940" cy="20193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780" y="0"/>
                                    <a:pt x="0" y="3668"/>
                                    <a:pt x="0" y="8287"/>
                                  </a:cubicBezTo>
                                  <a:cubicBezTo>
                                    <a:pt x="0" y="12906"/>
                                    <a:pt x="10800" y="21600"/>
                                    <a:pt x="10800" y="21600"/>
                                  </a:cubicBezTo>
                                  <a:cubicBezTo>
                                    <a:pt x="10800" y="21600"/>
                                    <a:pt x="21600" y="12906"/>
                                    <a:pt x="21600" y="8287"/>
                                  </a:cubicBezTo>
                                  <a:cubicBezTo>
                                    <a:pt x="21600" y="3804"/>
                                    <a:pt x="16820" y="0"/>
                                    <a:pt x="10800" y="0"/>
                                  </a:cubicBezTo>
                                  <a:close/>
                                  <a:moveTo>
                                    <a:pt x="10800" y="11819"/>
                                  </a:moveTo>
                                  <a:cubicBezTo>
                                    <a:pt x="8144" y="11819"/>
                                    <a:pt x="5843" y="10189"/>
                                    <a:pt x="5843" y="8015"/>
                                  </a:cubicBezTo>
                                  <a:cubicBezTo>
                                    <a:pt x="5843" y="5977"/>
                                    <a:pt x="7967" y="4211"/>
                                    <a:pt x="10800" y="4211"/>
                                  </a:cubicBezTo>
                                  <a:cubicBezTo>
                                    <a:pt x="13456" y="4211"/>
                                    <a:pt x="15757" y="5842"/>
                                    <a:pt x="15757" y="8015"/>
                                  </a:cubicBezTo>
                                  <a:cubicBezTo>
                                    <a:pt x="15757" y="10189"/>
                                    <a:pt x="13456" y="11819"/>
                                    <a:pt x="10800" y="118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07859E08" id="Forme" o:spid="_x0000_s1026" alt="Icône de GPS" style="width:12.2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" path="m10800,c4780,,,3668,,8287v,4619,10800,13313,10800,13313c10800,21600,21600,12906,21600,8287,21600,3804,16820,,10800,xm10800,11819v-2656,,-4957,-1630,-4957,-3804c5843,5977,7967,4211,10800,4211v2656,,4957,1631,4957,3804c15757,10189,13456,11819,10800,11819xe" fillcolor="#1f497d [3215]" stroked="f" strokeweight="1pt">
                    <v:stroke miterlimit="4" joinstyle="miter"/>
                    <v:path arrowok="t" o:extrusionok="f" o:connecttype="custom" o:connectlocs="77470,100965;77470,100965;77470,100965;77470,100965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491" w:type="dxa"/>
          <w:shd w:val="clear" w:color="auto" w:fill="auto"/>
          <w:vAlign w:val="center"/>
        </w:tcPr>
        <w:p w14:paraId="63ED3B71" w14:textId="77777777" w:rsidR="00A85156" w:rsidRPr="00766925" w:rsidRDefault="00A8515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314B35F6" wp14:editId="2D61E819">
                    <wp:extent cx="165100" cy="165100"/>
                    <wp:effectExtent l="0" t="0" r="6350" b="6350"/>
                    <wp:docPr id="197" name="Forme" descr="Icône de téléphone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9637" y="19108"/>
                                  </a:moveTo>
                                  <a:cubicBezTo>
                                    <a:pt x="8640" y="19108"/>
                                    <a:pt x="7809" y="18277"/>
                                    <a:pt x="7809" y="17280"/>
                                  </a:cubicBezTo>
                                  <a:lnTo>
                                    <a:pt x="7809" y="4652"/>
                                  </a:lnTo>
                                  <a:cubicBezTo>
                                    <a:pt x="7809" y="3656"/>
                                    <a:pt x="8640" y="2825"/>
                                    <a:pt x="9637" y="2825"/>
                                  </a:cubicBezTo>
                                  <a:lnTo>
                                    <a:pt x="9637" y="19108"/>
                                  </a:lnTo>
                                  <a:close/>
                                  <a:moveTo>
                                    <a:pt x="13791" y="17945"/>
                                  </a:moveTo>
                                  <a:cubicBezTo>
                                    <a:pt x="13791" y="18609"/>
                                    <a:pt x="13292" y="19108"/>
                                    <a:pt x="12628" y="19108"/>
                                  </a:cubicBezTo>
                                  <a:lnTo>
                                    <a:pt x="10800" y="19108"/>
                                  </a:lnTo>
                                  <a:lnTo>
                                    <a:pt x="10800" y="13791"/>
                                  </a:lnTo>
                                  <a:lnTo>
                                    <a:pt x="12628" y="13791"/>
                                  </a:lnTo>
                                  <a:cubicBezTo>
                                    <a:pt x="13292" y="13791"/>
                                    <a:pt x="13791" y="14289"/>
                                    <a:pt x="13791" y="14954"/>
                                  </a:cubicBezTo>
                                  <a:lnTo>
                                    <a:pt x="13791" y="17945"/>
                                  </a:lnTo>
                                  <a:close/>
                                  <a:moveTo>
                                    <a:pt x="13791" y="6978"/>
                                  </a:moveTo>
                                  <a:cubicBezTo>
                                    <a:pt x="13791" y="7643"/>
                                    <a:pt x="13292" y="8142"/>
                                    <a:pt x="12628" y="8142"/>
                                  </a:cubicBezTo>
                                  <a:lnTo>
                                    <a:pt x="10800" y="8142"/>
                                  </a:lnTo>
                                  <a:lnTo>
                                    <a:pt x="10800" y="2825"/>
                                  </a:lnTo>
                                  <a:lnTo>
                                    <a:pt x="12628" y="2825"/>
                                  </a:lnTo>
                                  <a:cubicBezTo>
                                    <a:pt x="13292" y="2825"/>
                                    <a:pt x="13791" y="3323"/>
                                    <a:pt x="13791" y="3988"/>
                                  </a:cubicBezTo>
                                  <a:lnTo>
                                    <a:pt x="13791" y="69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7486090F" id="Forme" o:spid="_x0000_s1026" alt="Icône de téléphone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" path="m10800,c4818,,,4819,,10800v,5981,4818,10800,10800,10800c16782,21600,21600,16781,21600,10800,21600,4819,16782,,10800,xm9637,19108v-997,,-1828,-831,-1828,-1828l7809,4652v,-996,831,-1827,1828,-1827l9637,19108xm13791,17945v,664,-499,1163,-1163,1163l10800,19108r,-5317l12628,13791v664,,1163,498,1163,1163l13791,17945xm13791,6978v,665,-499,1164,-1163,1164l10800,8142r,-5317l12628,2825v664,,1163,498,1163,1163l13791,6978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797" w:type="dxa"/>
          <w:shd w:val="clear" w:color="auto" w:fill="auto"/>
          <w:vAlign w:val="center"/>
        </w:tcPr>
        <w:p w14:paraId="1F0E5963" w14:textId="77777777" w:rsidR="00A85156" w:rsidRPr="00766925" w:rsidRDefault="00A8515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2011D6BC" wp14:editId="6767A0FE">
                    <wp:extent cx="165100" cy="165100"/>
                    <wp:effectExtent l="0" t="0" r="6350" b="6350"/>
                    <wp:docPr id="198" name="Forme" descr="Icône d’e-mail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5815" y="7975"/>
                                  </a:moveTo>
                                  <a:lnTo>
                                    <a:pt x="5815" y="14123"/>
                                  </a:lnTo>
                                  <a:cubicBezTo>
                                    <a:pt x="5815" y="14456"/>
                                    <a:pt x="5982" y="14622"/>
                                    <a:pt x="6314" y="14622"/>
                                  </a:cubicBezTo>
                                  <a:lnTo>
                                    <a:pt x="15120" y="14622"/>
                                  </a:lnTo>
                                  <a:cubicBezTo>
                                    <a:pt x="15452" y="14622"/>
                                    <a:pt x="15618" y="14456"/>
                                    <a:pt x="15618" y="14123"/>
                                  </a:cubicBezTo>
                                  <a:lnTo>
                                    <a:pt x="15618" y="7975"/>
                                  </a:lnTo>
                                  <a:lnTo>
                                    <a:pt x="10634" y="11963"/>
                                  </a:lnTo>
                                  <a:lnTo>
                                    <a:pt x="5815" y="7975"/>
                                  </a:lnTo>
                                  <a:close/>
                                  <a:moveTo>
                                    <a:pt x="14123" y="7145"/>
                                  </a:moveTo>
                                  <a:lnTo>
                                    <a:pt x="7477" y="7145"/>
                                  </a:lnTo>
                                  <a:lnTo>
                                    <a:pt x="10800" y="9803"/>
                                  </a:lnTo>
                                  <a:lnTo>
                                    <a:pt x="14123" y="7145"/>
                                  </a:lnTo>
                                  <a:close/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17446" y="14123"/>
                                  </a:moveTo>
                                  <a:cubicBezTo>
                                    <a:pt x="17446" y="15286"/>
                                    <a:pt x="16449" y="16283"/>
                                    <a:pt x="15286" y="16283"/>
                                  </a:cubicBezTo>
                                  <a:lnTo>
                                    <a:pt x="6480" y="16283"/>
                                  </a:lnTo>
                                  <a:cubicBezTo>
                                    <a:pt x="5317" y="16283"/>
                                    <a:pt x="4320" y="15286"/>
                                    <a:pt x="4320" y="14123"/>
                                  </a:cubicBezTo>
                                  <a:lnTo>
                                    <a:pt x="4320" y="7643"/>
                                  </a:lnTo>
                                  <a:cubicBezTo>
                                    <a:pt x="4320" y="6480"/>
                                    <a:pt x="5317" y="5483"/>
                                    <a:pt x="6480" y="5483"/>
                                  </a:cubicBezTo>
                                  <a:lnTo>
                                    <a:pt x="15286" y="5483"/>
                                  </a:lnTo>
                                  <a:cubicBezTo>
                                    <a:pt x="16449" y="5483"/>
                                    <a:pt x="17446" y="6480"/>
                                    <a:pt x="17446" y="7643"/>
                                  </a:cubicBezTo>
                                  <a:lnTo>
                                    <a:pt x="17446" y="14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1E3267E9" id="Forme" o:spid="_x0000_s1026" alt="Icône d’e-mail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" path="m5815,7975r,6148c5815,14456,5982,14622,6314,14622r8806,c15452,14622,15618,14456,15618,14123r,-6148l10634,11963,5815,7975xm14123,7145r-6646,l10800,9803,14123,7145xm10800,c4818,,,4819,,10800v,5981,4818,10800,10800,10800c16782,21600,21600,16781,21600,10800,21600,4819,16782,,10800,xm17446,14123v,1163,-997,2160,-2160,2160l6480,16283v-1163,,-2160,-997,-2160,-2160l4320,7643v,-1163,997,-2160,2160,-2160l15286,5483v1163,,2160,997,2160,2160l17446,14123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</w:tr>
    <w:tr w:rsidR="00A85156" w:rsidRPr="00766925" w14:paraId="5A1AD622" w14:textId="77777777" w:rsidTr="009116E2">
      <w:tc>
        <w:tcPr>
          <w:tcW w:w="3494" w:type="dxa"/>
          <w:shd w:val="clear" w:color="auto" w:fill="auto"/>
          <w:vAlign w:val="center"/>
        </w:tcPr>
        <w:p w14:paraId="6B50A803" w14:textId="77777777" w:rsidR="00A85156" w:rsidRPr="00766925" w:rsidRDefault="00A85156" w:rsidP="00E53AFF">
          <w:pPr>
            <w:pStyle w:val="Contacts"/>
          </w:pPr>
        </w:p>
      </w:tc>
      <w:tc>
        <w:tcPr>
          <w:tcW w:w="3491" w:type="dxa"/>
          <w:shd w:val="clear" w:color="auto" w:fill="auto"/>
          <w:vAlign w:val="center"/>
        </w:tcPr>
        <w:p w14:paraId="104A7DB1" w14:textId="77777777" w:rsidR="00A85156" w:rsidRPr="00766925" w:rsidRDefault="00A85156" w:rsidP="00E53AFF">
          <w:pPr>
            <w:pStyle w:val="Contacts"/>
          </w:pPr>
        </w:p>
      </w:tc>
      <w:tc>
        <w:tcPr>
          <w:tcW w:w="3797" w:type="dxa"/>
          <w:shd w:val="clear" w:color="auto" w:fill="auto"/>
          <w:vAlign w:val="center"/>
        </w:tcPr>
        <w:p w14:paraId="14C4B9DB" w14:textId="77777777" w:rsidR="00A85156" w:rsidRPr="00766925" w:rsidRDefault="00A85156" w:rsidP="00E53AFF">
          <w:pPr>
            <w:pStyle w:val="Contacts"/>
          </w:pPr>
        </w:p>
      </w:tc>
    </w:tr>
    <w:tr w:rsidR="00A85156" w:rsidRPr="00766925" w14:paraId="443B4A6B" w14:textId="77777777" w:rsidTr="002E4BCD">
      <w:tblPrEx>
        <w:tblCellMar>
          <w:left w:w="70" w:type="dxa"/>
          <w:right w:w="70" w:type="dxa"/>
        </w:tblCellMar>
      </w:tblPrEx>
      <w:tc>
        <w:tcPr>
          <w:tcW w:w="3494" w:type="dxa"/>
          <w:shd w:val="clear" w:color="auto" w:fill="auto"/>
          <w:vAlign w:val="center"/>
        </w:tcPr>
        <w:p w14:paraId="5295AC72" w14:textId="77777777" w:rsidR="00A85156" w:rsidRPr="00766925" w:rsidRDefault="00A85156" w:rsidP="00766925">
          <w:pPr>
            <w:pStyle w:val="Contacts"/>
          </w:pPr>
          <w:proofErr w:type="spellStart"/>
          <w:r w:rsidRPr="002E4BCD">
            <w:rPr>
              <w:rFonts w:ascii="Calibri" w:eastAsia="Times New Roman" w:hAnsi="Calibri" w:cs="Calibri"/>
              <w:lang w:eastAsia="fr-FR"/>
            </w:rPr>
            <w:t>Bp</w:t>
          </w:r>
          <w:proofErr w:type="spellEnd"/>
          <w:r w:rsidRPr="002E4BCD">
            <w:rPr>
              <w:rFonts w:ascii="Calibri" w:eastAsia="Times New Roman" w:hAnsi="Calibri" w:cs="Calibri"/>
              <w:lang w:eastAsia="fr-FR"/>
            </w:rPr>
            <w:t xml:space="preserve"> V102 Abidjan</w:t>
          </w:r>
        </w:p>
      </w:tc>
      <w:tc>
        <w:tcPr>
          <w:tcW w:w="3491" w:type="dxa"/>
          <w:shd w:val="clear" w:color="auto" w:fill="auto"/>
          <w:vAlign w:val="center"/>
        </w:tcPr>
        <w:p w14:paraId="53055FF0" w14:textId="77777777" w:rsidR="00A85156" w:rsidRPr="00766925" w:rsidRDefault="00A85156" w:rsidP="00766925">
          <w:pPr>
            <w:pStyle w:val="Contacts"/>
          </w:pPr>
          <w:r w:rsidRPr="002E4BCD">
            <w:rPr>
              <w:rFonts w:ascii="Wingdings" w:eastAsia="Times New Roman" w:hAnsi="Wingdings" w:cs="Calibri"/>
              <w:color w:val="000000"/>
              <w:sz w:val="22"/>
              <w:szCs w:val="22"/>
              <w:lang w:eastAsia="fr-FR"/>
            </w:rPr>
            <w:t>(</w:t>
          </w:r>
        </w:p>
      </w:tc>
      <w:tc>
        <w:tcPr>
          <w:tcW w:w="3797" w:type="dxa"/>
          <w:shd w:val="clear" w:color="auto" w:fill="auto"/>
          <w:vAlign w:val="center"/>
        </w:tcPr>
        <w:p w14:paraId="103E61D1" w14:textId="77777777" w:rsidR="00A85156" w:rsidRPr="00766925" w:rsidRDefault="00A85156" w:rsidP="002E4BCD">
          <w:pPr>
            <w:pStyle w:val="Contacts"/>
          </w:pPr>
          <w:r w:rsidRPr="00D277EE">
            <w:rPr>
              <w:rFonts w:ascii="Wingdings" w:eastAsia="Times New Roman" w:hAnsi="Wingdings" w:cs="Calibri"/>
              <w:lang w:eastAsia="fr-FR"/>
            </w:rPr>
            <w:t>*</w:t>
          </w:r>
          <w:r>
            <w:rPr>
              <w:rFonts w:ascii="Wingdings" w:eastAsia="Times New Roman" w:hAnsi="Wingdings" w:cs="Calibri"/>
              <w:lang w:eastAsia="fr-FR"/>
            </w:rPr>
            <w:t xml:space="preserve"> 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>iegta-grace23@men.edu.ci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ab/>
          </w:r>
        </w:p>
      </w:tc>
    </w:tr>
  </w:tbl>
  <w:p w14:paraId="31A2CD41" w14:textId="77777777" w:rsidR="00A85156" w:rsidRPr="00766925" w:rsidRDefault="00A85156" w:rsidP="00F1206A">
    <w:pPr>
      <w:pStyle w:val="Pieddepage"/>
      <w:tabs>
        <w:tab w:val="clear" w:pos="4680"/>
        <w:tab w:val="clear" w:pos="9360"/>
        <w:tab w:val="left" w:pos="6765"/>
      </w:tabs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82" w:type="dxa"/>
      <w:tblLook w:val="04A0" w:firstRow="1" w:lastRow="0" w:firstColumn="1" w:lastColumn="0" w:noHBand="0" w:noVBand="1"/>
    </w:tblPr>
    <w:tblGrid>
      <w:gridCol w:w="3494"/>
      <w:gridCol w:w="3491"/>
      <w:gridCol w:w="3797"/>
    </w:tblGrid>
    <w:tr w:rsidR="002F35E6" w:rsidRPr="00766925" w14:paraId="3A5B4472" w14:textId="77777777" w:rsidTr="009116E2">
      <w:trPr>
        <w:trHeight w:val="576"/>
      </w:trPr>
      <w:tc>
        <w:tcPr>
          <w:tcW w:w="3494" w:type="dxa"/>
          <w:shd w:val="clear" w:color="auto" w:fill="auto"/>
          <w:vAlign w:val="center"/>
        </w:tcPr>
        <w:p w14:paraId="3E4C11EB" w14:textId="77777777" w:rsidR="002F35E6" w:rsidRPr="00766925" w:rsidRDefault="002F35E6" w:rsidP="002E4BCD">
          <w:pPr>
            <w:pStyle w:val="Contacts"/>
            <w:jc w:val="left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57049EBC" wp14:editId="674A71D4">
                    <wp:extent cx="154940" cy="201930"/>
                    <wp:effectExtent l="0" t="0" r="0" b="7620"/>
                    <wp:docPr id="1" name="Forme" descr="Icône de GPS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54940" cy="20193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780" y="0"/>
                                    <a:pt x="0" y="3668"/>
                                    <a:pt x="0" y="8287"/>
                                  </a:cubicBezTo>
                                  <a:cubicBezTo>
                                    <a:pt x="0" y="12906"/>
                                    <a:pt x="10800" y="21600"/>
                                    <a:pt x="10800" y="21600"/>
                                  </a:cubicBezTo>
                                  <a:cubicBezTo>
                                    <a:pt x="10800" y="21600"/>
                                    <a:pt x="21600" y="12906"/>
                                    <a:pt x="21600" y="8287"/>
                                  </a:cubicBezTo>
                                  <a:cubicBezTo>
                                    <a:pt x="21600" y="3804"/>
                                    <a:pt x="16820" y="0"/>
                                    <a:pt x="10800" y="0"/>
                                  </a:cubicBezTo>
                                  <a:close/>
                                  <a:moveTo>
                                    <a:pt x="10800" y="11819"/>
                                  </a:moveTo>
                                  <a:cubicBezTo>
                                    <a:pt x="8144" y="11819"/>
                                    <a:pt x="5843" y="10189"/>
                                    <a:pt x="5843" y="8015"/>
                                  </a:cubicBezTo>
                                  <a:cubicBezTo>
                                    <a:pt x="5843" y="5977"/>
                                    <a:pt x="7967" y="4211"/>
                                    <a:pt x="10800" y="4211"/>
                                  </a:cubicBezTo>
                                  <a:cubicBezTo>
                                    <a:pt x="13456" y="4211"/>
                                    <a:pt x="15757" y="5842"/>
                                    <a:pt x="15757" y="8015"/>
                                  </a:cubicBezTo>
                                  <a:cubicBezTo>
                                    <a:pt x="15757" y="10189"/>
                                    <a:pt x="13456" y="11819"/>
                                    <a:pt x="10800" y="1181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15D254D0" id="Forme" o:spid="_x0000_s1026" alt="Icône de GPS" style="width:12.2pt;height:1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" path="m10800,c4780,,,3668,,8287v,4619,10800,13313,10800,13313c10800,21600,21600,12906,21600,8287,21600,3804,16820,,10800,xm10800,11819v-2656,,-4957,-1630,-4957,-3804c5843,5977,7967,4211,10800,4211v2656,,4957,1631,4957,3804c15757,10189,13456,11819,10800,11819xe" fillcolor="#1f497d [3215]" stroked="f" strokeweight="1pt">
                    <v:stroke miterlimit="4" joinstyle="miter"/>
                    <v:path arrowok="t" o:extrusionok="f" o:connecttype="custom" o:connectlocs="77470,100965;77470,100965;77470,100965;77470,100965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491" w:type="dxa"/>
          <w:shd w:val="clear" w:color="auto" w:fill="auto"/>
          <w:vAlign w:val="center"/>
        </w:tcPr>
        <w:p w14:paraId="07583C0A" w14:textId="77777777" w:rsidR="002F35E6" w:rsidRPr="00766925" w:rsidRDefault="002F35E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2DFDC28F" wp14:editId="7B1DBB0B">
                    <wp:extent cx="165100" cy="165100"/>
                    <wp:effectExtent l="0" t="0" r="6350" b="6350"/>
                    <wp:docPr id="2" name="Forme" descr="Icône de téléphone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9637" y="19108"/>
                                  </a:moveTo>
                                  <a:cubicBezTo>
                                    <a:pt x="8640" y="19108"/>
                                    <a:pt x="7809" y="18277"/>
                                    <a:pt x="7809" y="17280"/>
                                  </a:cubicBezTo>
                                  <a:lnTo>
                                    <a:pt x="7809" y="4652"/>
                                  </a:lnTo>
                                  <a:cubicBezTo>
                                    <a:pt x="7809" y="3656"/>
                                    <a:pt x="8640" y="2825"/>
                                    <a:pt x="9637" y="2825"/>
                                  </a:cubicBezTo>
                                  <a:lnTo>
                                    <a:pt x="9637" y="19108"/>
                                  </a:lnTo>
                                  <a:close/>
                                  <a:moveTo>
                                    <a:pt x="13791" y="17945"/>
                                  </a:moveTo>
                                  <a:cubicBezTo>
                                    <a:pt x="13791" y="18609"/>
                                    <a:pt x="13292" y="19108"/>
                                    <a:pt x="12628" y="19108"/>
                                  </a:cubicBezTo>
                                  <a:lnTo>
                                    <a:pt x="10800" y="19108"/>
                                  </a:lnTo>
                                  <a:lnTo>
                                    <a:pt x="10800" y="13791"/>
                                  </a:lnTo>
                                  <a:lnTo>
                                    <a:pt x="12628" y="13791"/>
                                  </a:lnTo>
                                  <a:cubicBezTo>
                                    <a:pt x="13292" y="13791"/>
                                    <a:pt x="13791" y="14289"/>
                                    <a:pt x="13791" y="14954"/>
                                  </a:cubicBezTo>
                                  <a:lnTo>
                                    <a:pt x="13791" y="17945"/>
                                  </a:lnTo>
                                  <a:close/>
                                  <a:moveTo>
                                    <a:pt x="13791" y="6978"/>
                                  </a:moveTo>
                                  <a:cubicBezTo>
                                    <a:pt x="13791" y="7643"/>
                                    <a:pt x="13292" y="8142"/>
                                    <a:pt x="12628" y="8142"/>
                                  </a:cubicBezTo>
                                  <a:lnTo>
                                    <a:pt x="10800" y="8142"/>
                                  </a:lnTo>
                                  <a:lnTo>
                                    <a:pt x="10800" y="2825"/>
                                  </a:lnTo>
                                  <a:lnTo>
                                    <a:pt x="12628" y="2825"/>
                                  </a:lnTo>
                                  <a:cubicBezTo>
                                    <a:pt x="13292" y="2825"/>
                                    <a:pt x="13791" y="3323"/>
                                    <a:pt x="13791" y="3988"/>
                                  </a:cubicBezTo>
                                  <a:lnTo>
                                    <a:pt x="13791" y="69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15FB9516" id="Forme" o:spid="_x0000_s1026" alt="Icône de téléphone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" path="m10800,c4818,,,4819,,10800v,5981,4818,10800,10800,10800c16782,21600,21600,16781,21600,10800,21600,4819,16782,,10800,xm9637,19108v-997,,-1828,-831,-1828,-1828l7809,4652v,-996,831,-1827,1828,-1827l9637,19108xm13791,17945v,664,-499,1163,-1163,1163l10800,19108r,-5317l12628,13791v664,,1163,498,1163,1163l13791,17945xm13791,6978v,665,-499,1164,-1163,1164l10800,8142r,-5317l12628,2825v664,,1163,498,1163,1163l13791,6978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  <w:tc>
        <w:tcPr>
          <w:tcW w:w="3797" w:type="dxa"/>
          <w:shd w:val="clear" w:color="auto" w:fill="auto"/>
          <w:vAlign w:val="center"/>
        </w:tcPr>
        <w:p w14:paraId="5F04130A" w14:textId="77777777" w:rsidR="002F35E6" w:rsidRPr="00766925" w:rsidRDefault="002F35E6" w:rsidP="00E53AFF">
          <w:pPr>
            <w:pStyle w:val="Contacts"/>
          </w:pPr>
          <w:r w:rsidRPr="00766925">
            <w:rPr>
              <w:noProof/>
              <w:lang w:bidi="fr-FR"/>
            </w:rPr>
            <mc:AlternateContent>
              <mc:Choice Requires="wps">
                <w:drawing>
                  <wp:inline distT="0" distB="0" distL="0" distR="0" wp14:anchorId="3E9D7FB2" wp14:editId="3B389C51">
                    <wp:extent cx="165100" cy="165100"/>
                    <wp:effectExtent l="0" t="0" r="6350" b="6350"/>
                    <wp:docPr id="3" name="Forme" descr="Icône d’e-mail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65100" cy="16510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21600" extrusionOk="0">
                                  <a:moveTo>
                                    <a:pt x="5815" y="7975"/>
                                  </a:moveTo>
                                  <a:lnTo>
                                    <a:pt x="5815" y="14123"/>
                                  </a:lnTo>
                                  <a:cubicBezTo>
                                    <a:pt x="5815" y="14456"/>
                                    <a:pt x="5982" y="14622"/>
                                    <a:pt x="6314" y="14622"/>
                                  </a:cubicBezTo>
                                  <a:lnTo>
                                    <a:pt x="15120" y="14622"/>
                                  </a:lnTo>
                                  <a:cubicBezTo>
                                    <a:pt x="15452" y="14622"/>
                                    <a:pt x="15618" y="14456"/>
                                    <a:pt x="15618" y="14123"/>
                                  </a:cubicBezTo>
                                  <a:lnTo>
                                    <a:pt x="15618" y="7975"/>
                                  </a:lnTo>
                                  <a:lnTo>
                                    <a:pt x="10634" y="11963"/>
                                  </a:lnTo>
                                  <a:lnTo>
                                    <a:pt x="5815" y="7975"/>
                                  </a:lnTo>
                                  <a:close/>
                                  <a:moveTo>
                                    <a:pt x="14123" y="7145"/>
                                  </a:moveTo>
                                  <a:lnTo>
                                    <a:pt x="7477" y="7145"/>
                                  </a:lnTo>
                                  <a:lnTo>
                                    <a:pt x="10800" y="9803"/>
                                  </a:lnTo>
                                  <a:lnTo>
                                    <a:pt x="14123" y="7145"/>
                                  </a:lnTo>
                                  <a:close/>
                                  <a:moveTo>
                                    <a:pt x="10800" y="0"/>
                                  </a:moveTo>
                                  <a:cubicBezTo>
                                    <a:pt x="4818" y="0"/>
                                    <a:pt x="0" y="4819"/>
                                    <a:pt x="0" y="10800"/>
                                  </a:cubicBezTo>
                                  <a:cubicBezTo>
                                    <a:pt x="0" y="16781"/>
                                    <a:pt x="4818" y="21600"/>
                                    <a:pt x="10800" y="21600"/>
                                  </a:cubicBezTo>
                                  <a:cubicBezTo>
                                    <a:pt x="16782" y="21600"/>
                                    <a:pt x="21600" y="16781"/>
                                    <a:pt x="21600" y="10800"/>
                                  </a:cubicBezTo>
                                  <a:cubicBezTo>
                                    <a:pt x="21600" y="4819"/>
                                    <a:pt x="16782" y="0"/>
                                    <a:pt x="10800" y="0"/>
                                  </a:cubicBezTo>
                                  <a:close/>
                                  <a:moveTo>
                                    <a:pt x="17446" y="14123"/>
                                  </a:moveTo>
                                  <a:cubicBezTo>
                                    <a:pt x="17446" y="15286"/>
                                    <a:pt x="16449" y="16283"/>
                                    <a:pt x="15286" y="16283"/>
                                  </a:cubicBezTo>
                                  <a:lnTo>
                                    <a:pt x="6480" y="16283"/>
                                  </a:lnTo>
                                  <a:cubicBezTo>
                                    <a:pt x="5317" y="16283"/>
                                    <a:pt x="4320" y="15286"/>
                                    <a:pt x="4320" y="14123"/>
                                  </a:cubicBezTo>
                                  <a:lnTo>
                                    <a:pt x="4320" y="7643"/>
                                  </a:lnTo>
                                  <a:cubicBezTo>
                                    <a:pt x="4320" y="6480"/>
                                    <a:pt x="5317" y="5483"/>
                                    <a:pt x="6480" y="5483"/>
                                  </a:cubicBezTo>
                                  <a:lnTo>
                                    <a:pt x="15286" y="5483"/>
                                  </a:lnTo>
                                  <a:cubicBezTo>
                                    <a:pt x="16449" y="5483"/>
                                    <a:pt x="17446" y="6480"/>
                                    <a:pt x="17446" y="7643"/>
                                  </a:cubicBezTo>
                                  <a:lnTo>
                                    <a:pt x="17446" y="14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2"/>
                            </a:solidFill>
                            <a:ln w="12700">
                              <a:miter lim="400000"/>
                            </a:ln>
                          </wps:spPr>
                          <wps:bodyPr lIns="38100" tIns="38100" rIns="38100" bIns="38100" anchor="ctr"/>
                        </wps:wsp>
                      </a:graphicData>
                    </a:graphic>
                  </wp:inline>
                </w:drawing>
              </mc:Choice>
              <mc:Fallback>
                <w:pict>
                  <v:shape w14:anchorId="1866904C" id="Forme" o:spid="_x0000_s1026" alt="Icône d’e-mail" style="width:13pt;height:1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" path="m5815,7975r,6148c5815,14456,5982,14622,6314,14622r8806,c15452,14622,15618,14456,15618,14123r,-6148l10634,11963,5815,7975xm14123,7145r-6646,l10800,9803,14123,7145xm10800,c4818,,,4819,,10800v,5981,4818,10800,10800,10800c16782,21600,21600,16781,21600,10800,21600,4819,16782,,10800,xm17446,14123v,1163,-997,2160,-2160,2160l6480,16283v-1163,,-2160,-997,-2160,-2160l4320,7643v,-1163,997,-2160,2160,-2160l15286,5483v1163,,2160,997,2160,2160l17446,14123xe" fillcolor="#1f497d [3215]" stroked="f" strokeweight="1pt">
                    <v:stroke miterlimit="4" joinstyle="miter"/>
                    <v:path arrowok="t" o:extrusionok="f" o:connecttype="custom" o:connectlocs="82550,82550;82550,82550;82550,82550;82550,82550" o:connectangles="0,90,180,270"/>
                    <w10:anchorlock/>
                  </v:shape>
                </w:pict>
              </mc:Fallback>
            </mc:AlternateContent>
          </w:r>
        </w:p>
      </w:tc>
    </w:tr>
    <w:tr w:rsidR="002F35E6" w:rsidRPr="00766925" w14:paraId="7EB13709" w14:textId="77777777" w:rsidTr="009116E2">
      <w:tc>
        <w:tcPr>
          <w:tcW w:w="3494" w:type="dxa"/>
          <w:shd w:val="clear" w:color="auto" w:fill="auto"/>
          <w:vAlign w:val="center"/>
        </w:tcPr>
        <w:p w14:paraId="5A5D8CC6" w14:textId="77777777" w:rsidR="002F35E6" w:rsidRPr="00766925" w:rsidRDefault="002F35E6" w:rsidP="00E53AFF">
          <w:pPr>
            <w:pStyle w:val="Contacts"/>
          </w:pPr>
        </w:p>
      </w:tc>
      <w:tc>
        <w:tcPr>
          <w:tcW w:w="3491" w:type="dxa"/>
          <w:shd w:val="clear" w:color="auto" w:fill="auto"/>
          <w:vAlign w:val="center"/>
        </w:tcPr>
        <w:p w14:paraId="51EE6D15" w14:textId="77777777" w:rsidR="002F35E6" w:rsidRPr="00766925" w:rsidRDefault="002F35E6" w:rsidP="00E53AFF">
          <w:pPr>
            <w:pStyle w:val="Contacts"/>
          </w:pPr>
        </w:p>
      </w:tc>
      <w:tc>
        <w:tcPr>
          <w:tcW w:w="3797" w:type="dxa"/>
          <w:shd w:val="clear" w:color="auto" w:fill="auto"/>
          <w:vAlign w:val="center"/>
        </w:tcPr>
        <w:p w14:paraId="42DBA0B6" w14:textId="77777777" w:rsidR="002F35E6" w:rsidRPr="00766925" w:rsidRDefault="002F35E6" w:rsidP="00E53AFF">
          <w:pPr>
            <w:pStyle w:val="Contacts"/>
          </w:pPr>
        </w:p>
      </w:tc>
    </w:tr>
    <w:tr w:rsidR="00AE3FB7" w:rsidRPr="00766925" w14:paraId="2A6A4592" w14:textId="77777777" w:rsidTr="002E4BCD">
      <w:tblPrEx>
        <w:tblCellMar>
          <w:left w:w="70" w:type="dxa"/>
          <w:right w:w="70" w:type="dxa"/>
        </w:tblCellMar>
      </w:tblPrEx>
      <w:tc>
        <w:tcPr>
          <w:tcW w:w="3494" w:type="dxa"/>
          <w:shd w:val="clear" w:color="auto" w:fill="auto"/>
          <w:vAlign w:val="center"/>
        </w:tcPr>
        <w:p w14:paraId="6F995B10" w14:textId="77777777" w:rsidR="00AE3FB7" w:rsidRPr="00766925" w:rsidRDefault="002E4BCD" w:rsidP="00766925">
          <w:pPr>
            <w:pStyle w:val="Contacts"/>
          </w:pPr>
          <w:proofErr w:type="spellStart"/>
          <w:r w:rsidRPr="002E4BCD">
            <w:rPr>
              <w:rFonts w:ascii="Calibri" w:eastAsia="Times New Roman" w:hAnsi="Calibri" w:cs="Calibri"/>
              <w:lang w:eastAsia="fr-FR"/>
            </w:rPr>
            <w:t>Bp</w:t>
          </w:r>
          <w:proofErr w:type="spellEnd"/>
          <w:r w:rsidRPr="002E4BCD">
            <w:rPr>
              <w:rFonts w:ascii="Calibri" w:eastAsia="Times New Roman" w:hAnsi="Calibri" w:cs="Calibri"/>
              <w:lang w:eastAsia="fr-FR"/>
            </w:rPr>
            <w:t xml:space="preserve"> V102 Abidjan</w:t>
          </w:r>
        </w:p>
      </w:tc>
      <w:tc>
        <w:tcPr>
          <w:tcW w:w="3491" w:type="dxa"/>
          <w:shd w:val="clear" w:color="auto" w:fill="auto"/>
          <w:vAlign w:val="center"/>
        </w:tcPr>
        <w:p w14:paraId="69476C52" w14:textId="77777777" w:rsidR="00AE3FB7" w:rsidRPr="00766925" w:rsidRDefault="002E4BCD" w:rsidP="00766925">
          <w:pPr>
            <w:pStyle w:val="Contacts"/>
          </w:pPr>
          <w:r w:rsidRPr="002E4BCD">
            <w:rPr>
              <w:rFonts w:ascii="Wingdings" w:eastAsia="Times New Roman" w:hAnsi="Wingdings" w:cs="Calibri"/>
              <w:color w:val="000000"/>
              <w:sz w:val="22"/>
              <w:szCs w:val="22"/>
              <w:lang w:eastAsia="fr-FR"/>
            </w:rPr>
            <w:t>(</w:t>
          </w:r>
        </w:p>
      </w:tc>
      <w:tc>
        <w:tcPr>
          <w:tcW w:w="3797" w:type="dxa"/>
          <w:shd w:val="clear" w:color="auto" w:fill="auto"/>
          <w:vAlign w:val="center"/>
        </w:tcPr>
        <w:p w14:paraId="74137B33" w14:textId="77777777" w:rsidR="00AE3FB7" w:rsidRPr="00766925" w:rsidRDefault="002E4BCD" w:rsidP="002E4BCD">
          <w:pPr>
            <w:pStyle w:val="Contacts"/>
          </w:pPr>
          <w:r w:rsidRPr="00D277EE">
            <w:rPr>
              <w:rFonts w:ascii="Wingdings" w:eastAsia="Times New Roman" w:hAnsi="Wingdings" w:cs="Calibri"/>
              <w:lang w:eastAsia="fr-FR"/>
            </w:rPr>
            <w:t>*</w:t>
          </w:r>
          <w:r>
            <w:rPr>
              <w:rFonts w:ascii="Wingdings" w:eastAsia="Times New Roman" w:hAnsi="Wingdings" w:cs="Calibri"/>
              <w:lang w:eastAsia="fr-FR"/>
            </w:rPr>
            <w:t xml:space="preserve"> 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>iegta-grace23@men.edu.ci</w:t>
          </w:r>
          <w:r w:rsidRPr="002E4BCD">
            <w:rPr>
              <w:rFonts w:eastAsiaTheme="minorHAnsi" w:cstheme="minorBidi"/>
              <w:color w:val="auto"/>
              <w:sz w:val="22"/>
              <w:szCs w:val="22"/>
            </w:rPr>
            <w:tab/>
          </w:r>
        </w:p>
      </w:tc>
    </w:tr>
  </w:tbl>
  <w:p w14:paraId="49FBB733" w14:textId="77777777" w:rsidR="00AE3FB7" w:rsidRPr="00766925" w:rsidRDefault="00F1206A" w:rsidP="00F1206A">
    <w:pPr>
      <w:pStyle w:val="Pieddepage"/>
      <w:tabs>
        <w:tab w:val="clear" w:pos="4680"/>
        <w:tab w:val="clear" w:pos="9360"/>
        <w:tab w:val="left" w:pos="676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806B3" w14:textId="77777777" w:rsidR="00A85156" w:rsidRDefault="00A85156" w:rsidP="00BC1B68">
      <w:bookmarkStart w:id="0" w:name="_Hlk101717839"/>
      <w:bookmarkEnd w:id="0"/>
      <w:r>
        <w:separator/>
      </w:r>
    </w:p>
  </w:footnote>
  <w:footnote w:type="continuationSeparator" w:id="0">
    <w:p w14:paraId="259BC1C9" w14:textId="77777777" w:rsidR="00A85156" w:rsidRDefault="00A85156" w:rsidP="00BC1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13A8" w14:textId="77777777" w:rsidR="00A85156" w:rsidRDefault="00A85156" w:rsidP="00185C46">
    <w:pPr>
      <w:pStyle w:val="En-tte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78C8709" wp14:editId="3525168C">
              <wp:simplePos x="0" y="0"/>
              <wp:positionH relativeFrom="column">
                <wp:posOffset>314325</wp:posOffset>
              </wp:positionH>
              <wp:positionV relativeFrom="paragraph">
                <wp:posOffset>-107315</wp:posOffset>
              </wp:positionV>
              <wp:extent cx="4848225" cy="876300"/>
              <wp:effectExtent l="0" t="0" r="28575" b="19050"/>
              <wp:wrapSquare wrapText="bothSides"/>
              <wp:docPr id="4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82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9E019A" w14:textId="77777777" w:rsidR="00A85156" w:rsidRDefault="00A85156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MINISTERE DE L'EDUCATION NATIONALE</w:t>
                          </w:r>
                        </w:p>
                        <w:p w14:paraId="48B01A01" w14:textId="77777777" w:rsidR="00A85156" w:rsidRDefault="00A85156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DIRECTION REGIONALE D'ABIDJAN SUD</w:t>
                          </w:r>
                        </w:p>
                        <w:p w14:paraId="26E286E3" w14:textId="77777777" w:rsidR="00A85156" w:rsidRDefault="00A85156" w:rsidP="00D731CE">
                          <w:pPr>
                            <w:pStyle w:val="En-tte"/>
                            <w:tabs>
                              <w:tab w:val="left" w:pos="9224"/>
                            </w:tabs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INSTITUT D'ENSEIGNEMENT GENERAL ET</w:t>
                          </w:r>
                          <w: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</w:t>
                          </w:r>
                          <w:proofErr w:type="gramStart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TECHNIQUE  LA</w:t>
                          </w:r>
                          <w:proofErr w:type="gramEnd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GRACE </w:t>
                          </w:r>
                        </w:p>
                        <w:p w14:paraId="5B5D6E55" w14:textId="77777777" w:rsidR="00A85156" w:rsidRDefault="00A85156" w:rsidP="00D731CE">
                          <w:pPr>
                            <w:pStyle w:val="En-tte"/>
                            <w:tabs>
                              <w:tab w:val="left" w:pos="9224"/>
                            </w:tabs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ABIDJAN (IEGTA)</w:t>
                          </w:r>
                        </w:p>
                        <w:p w14:paraId="2A5E91BD" w14:textId="77777777" w:rsidR="00A85156" w:rsidRDefault="00A8515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8C8709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left:0;text-align:left;margin-left:24.75pt;margin-top:-8.45pt;width:381.75pt;height:6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">
              <v:textbox>
                <w:txbxContent>
                  <w:p w14:paraId="009E019A" w14:textId="77777777" w:rsidR="00A85156" w:rsidRDefault="00A85156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MINISTERE DE L'EDUCATION NATIONALE</w:t>
                    </w:r>
                  </w:p>
                  <w:p w14:paraId="48B01A01" w14:textId="77777777" w:rsidR="00A85156" w:rsidRDefault="00A85156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DIRECTION REGIONALE D'ABIDJAN SUD</w:t>
                    </w:r>
                  </w:p>
                  <w:p w14:paraId="26E286E3" w14:textId="77777777" w:rsidR="00A85156" w:rsidRDefault="00A85156" w:rsidP="00D731CE">
                    <w:pPr>
                      <w:pStyle w:val="En-tte"/>
                      <w:tabs>
                        <w:tab w:val="left" w:pos="9224"/>
                      </w:tabs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INSTITUT D'ENSEIGNEMENT GENERAL ET</w:t>
                    </w:r>
                    <w:r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</w:t>
                    </w:r>
                    <w:proofErr w:type="gramStart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TECHNIQUE  LA</w:t>
                    </w:r>
                    <w:proofErr w:type="gramEnd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GRACE </w:t>
                    </w:r>
                  </w:p>
                  <w:p w14:paraId="5B5D6E55" w14:textId="77777777" w:rsidR="00A85156" w:rsidRDefault="00A85156" w:rsidP="00D731CE">
                    <w:pPr>
                      <w:pStyle w:val="En-tte"/>
                      <w:tabs>
                        <w:tab w:val="left" w:pos="9224"/>
                      </w:tabs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ABIDJAN (IEGTA)</w:t>
                    </w:r>
                  </w:p>
                  <w:p w14:paraId="2A5E91BD" w14:textId="77777777" w:rsidR="00A85156" w:rsidRDefault="00A85156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6ADECE20" wp14:editId="00969698">
          <wp:extent cx="926465" cy="821690"/>
          <wp:effectExtent l="0" t="0" r="6985" b="0"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821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ECC49" w14:textId="77777777" w:rsidR="00A85156" w:rsidRDefault="00A85156" w:rsidP="00185C46">
    <w:pPr>
      <w:pStyle w:val="En-tte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7B3898B9" wp14:editId="4547FBD3">
              <wp:simplePos x="0" y="0"/>
              <wp:positionH relativeFrom="column">
                <wp:posOffset>314325</wp:posOffset>
              </wp:positionH>
              <wp:positionV relativeFrom="paragraph">
                <wp:posOffset>-107315</wp:posOffset>
              </wp:positionV>
              <wp:extent cx="4848225" cy="876300"/>
              <wp:effectExtent l="0" t="0" r="28575" b="19050"/>
              <wp:wrapSquare wrapText="bothSides"/>
              <wp:docPr id="10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82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AA9804" w14:textId="77777777" w:rsidR="00A85156" w:rsidRDefault="00A85156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MINISTERE DE L'EDUCATION NATIONALE</w:t>
                          </w:r>
                        </w:p>
                        <w:p w14:paraId="0096B8C9" w14:textId="77777777" w:rsidR="00A85156" w:rsidRDefault="00A85156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DIRECTION REGIONALE D'ABIDJAN SUD</w:t>
                          </w:r>
                        </w:p>
                        <w:p w14:paraId="313B96A4" w14:textId="77777777" w:rsidR="00A85156" w:rsidRDefault="00A85156" w:rsidP="00D731CE">
                          <w:pPr>
                            <w:pStyle w:val="En-tte"/>
                            <w:tabs>
                              <w:tab w:val="left" w:pos="9224"/>
                            </w:tabs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INSTITUT D'ENSEIGNEMENT GENERAL ET</w:t>
                          </w:r>
                          <w: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</w:t>
                          </w:r>
                          <w:proofErr w:type="gramStart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TECHNIQUE  LA</w:t>
                          </w:r>
                          <w:proofErr w:type="gramEnd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GRACE </w:t>
                          </w:r>
                        </w:p>
                        <w:p w14:paraId="560EDE14" w14:textId="77777777" w:rsidR="00A85156" w:rsidRDefault="00A85156" w:rsidP="00D731CE">
                          <w:pPr>
                            <w:pStyle w:val="En-tte"/>
                            <w:tabs>
                              <w:tab w:val="left" w:pos="9224"/>
                            </w:tabs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ABIDJAN (IEGTA)</w:t>
                          </w:r>
                        </w:p>
                        <w:p w14:paraId="136A9C11" w14:textId="77777777" w:rsidR="00A85156" w:rsidRDefault="00A8515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3898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4.75pt;margin-top:-8.45pt;width:381.75pt;height:6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">
              <v:textbox>
                <w:txbxContent>
                  <w:p w14:paraId="59AA9804" w14:textId="77777777" w:rsidR="00A85156" w:rsidRDefault="00A85156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MINISTERE DE L'EDUCATION NATIONALE</w:t>
                    </w:r>
                  </w:p>
                  <w:p w14:paraId="0096B8C9" w14:textId="77777777" w:rsidR="00A85156" w:rsidRDefault="00A85156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DIRECTION REGIONALE D'ABIDJAN SUD</w:t>
                    </w:r>
                  </w:p>
                  <w:p w14:paraId="313B96A4" w14:textId="77777777" w:rsidR="00A85156" w:rsidRDefault="00A85156" w:rsidP="00D731CE">
                    <w:pPr>
                      <w:pStyle w:val="En-tte"/>
                      <w:tabs>
                        <w:tab w:val="left" w:pos="9224"/>
                      </w:tabs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INSTITUT D'ENSEIGNEMENT GENERAL ET</w:t>
                    </w:r>
                    <w:r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</w:t>
                    </w:r>
                    <w:proofErr w:type="gramStart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TECHNIQUE  LA</w:t>
                    </w:r>
                    <w:proofErr w:type="gramEnd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GRACE </w:t>
                    </w:r>
                  </w:p>
                  <w:p w14:paraId="560EDE14" w14:textId="77777777" w:rsidR="00A85156" w:rsidRDefault="00A85156" w:rsidP="00D731CE">
                    <w:pPr>
                      <w:pStyle w:val="En-tte"/>
                      <w:tabs>
                        <w:tab w:val="left" w:pos="9224"/>
                      </w:tabs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ABIDJAN (IEGTA)</w:t>
                    </w:r>
                  </w:p>
                  <w:p w14:paraId="136A9C11" w14:textId="77777777" w:rsidR="00A85156" w:rsidRDefault="00A85156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7594A8FD" wp14:editId="6323DBDB">
          <wp:extent cx="926465" cy="821690"/>
          <wp:effectExtent l="0" t="0" r="6985" b="0"/>
          <wp:docPr id="16" name="Ima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821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E940" w14:textId="77777777" w:rsidR="00A85156" w:rsidRDefault="00A85156" w:rsidP="00185C46">
    <w:pPr>
      <w:pStyle w:val="En-tte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2B9B9809" wp14:editId="0B246305">
              <wp:simplePos x="0" y="0"/>
              <wp:positionH relativeFrom="column">
                <wp:posOffset>314325</wp:posOffset>
              </wp:positionH>
              <wp:positionV relativeFrom="paragraph">
                <wp:posOffset>-107315</wp:posOffset>
              </wp:positionV>
              <wp:extent cx="4848225" cy="876300"/>
              <wp:effectExtent l="0" t="0" r="28575" b="19050"/>
              <wp:wrapSquare wrapText="bothSides"/>
              <wp:docPr id="29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82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F7E22F" w14:textId="77777777" w:rsidR="00A85156" w:rsidRDefault="00A85156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MINISTERE DE L'EDUCATION NATIONALE</w:t>
                          </w:r>
                        </w:p>
                        <w:p w14:paraId="3AACF9AB" w14:textId="77777777" w:rsidR="00A85156" w:rsidRDefault="00A85156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DIRECTION REGIONALE D'ABIDJAN SUD</w:t>
                          </w:r>
                        </w:p>
                        <w:p w14:paraId="18F2F1BC" w14:textId="77777777" w:rsidR="00A85156" w:rsidRDefault="00A85156" w:rsidP="00D731CE">
                          <w:pPr>
                            <w:pStyle w:val="En-tte"/>
                            <w:tabs>
                              <w:tab w:val="left" w:pos="9224"/>
                            </w:tabs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INSTITUT D'ENSEIGNEMENT GENERAL ET</w:t>
                          </w:r>
                          <w: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</w:t>
                          </w:r>
                          <w:proofErr w:type="gramStart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TECHNIQUE  LA</w:t>
                          </w:r>
                          <w:proofErr w:type="gramEnd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GRACE </w:t>
                          </w:r>
                        </w:p>
                        <w:p w14:paraId="3B308041" w14:textId="77777777" w:rsidR="00A85156" w:rsidRDefault="00A85156" w:rsidP="00D731CE">
                          <w:pPr>
                            <w:pStyle w:val="En-tte"/>
                            <w:tabs>
                              <w:tab w:val="left" w:pos="9224"/>
                            </w:tabs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ABIDJAN (IEGTA)</w:t>
                          </w:r>
                        </w:p>
                        <w:p w14:paraId="4EB517FA" w14:textId="77777777" w:rsidR="00A85156" w:rsidRDefault="00A8515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9B980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24.75pt;margin-top:-8.45pt;width:381.75pt;height:6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">
              <v:textbox>
                <w:txbxContent>
                  <w:p w14:paraId="42F7E22F" w14:textId="77777777" w:rsidR="00A85156" w:rsidRDefault="00A85156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MINISTERE DE L'EDUCATION NATIONALE</w:t>
                    </w:r>
                  </w:p>
                  <w:p w14:paraId="3AACF9AB" w14:textId="77777777" w:rsidR="00A85156" w:rsidRDefault="00A85156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DIRECTION REGIONALE D'ABIDJAN SUD</w:t>
                    </w:r>
                  </w:p>
                  <w:p w14:paraId="18F2F1BC" w14:textId="77777777" w:rsidR="00A85156" w:rsidRDefault="00A85156" w:rsidP="00D731CE">
                    <w:pPr>
                      <w:pStyle w:val="En-tte"/>
                      <w:tabs>
                        <w:tab w:val="left" w:pos="9224"/>
                      </w:tabs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INSTITUT D'ENSEIGNEMENT GENERAL ET</w:t>
                    </w:r>
                    <w:r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</w:t>
                    </w:r>
                    <w:proofErr w:type="gramStart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TECHNIQUE  LA</w:t>
                    </w:r>
                    <w:proofErr w:type="gramEnd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GRACE </w:t>
                    </w:r>
                  </w:p>
                  <w:p w14:paraId="3B308041" w14:textId="77777777" w:rsidR="00A85156" w:rsidRDefault="00A85156" w:rsidP="00D731CE">
                    <w:pPr>
                      <w:pStyle w:val="En-tte"/>
                      <w:tabs>
                        <w:tab w:val="left" w:pos="9224"/>
                      </w:tabs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ABIDJAN (IEGTA)</w:t>
                    </w:r>
                  </w:p>
                  <w:p w14:paraId="4EB517FA" w14:textId="77777777" w:rsidR="00A85156" w:rsidRDefault="00A85156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0DF770D0" wp14:editId="68AFA5AA">
          <wp:extent cx="926465" cy="821690"/>
          <wp:effectExtent l="0" t="0" r="6985" b="0"/>
          <wp:docPr id="194" name="Image 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821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BF1D2" w14:textId="77777777" w:rsidR="00A85156" w:rsidRDefault="00A85156" w:rsidP="00185C46">
    <w:pPr>
      <w:pStyle w:val="En-tte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48F8FE01" wp14:editId="133540A9">
              <wp:simplePos x="0" y="0"/>
              <wp:positionH relativeFrom="column">
                <wp:posOffset>314325</wp:posOffset>
              </wp:positionH>
              <wp:positionV relativeFrom="paragraph">
                <wp:posOffset>-107315</wp:posOffset>
              </wp:positionV>
              <wp:extent cx="4848225" cy="876300"/>
              <wp:effectExtent l="0" t="0" r="28575" b="19050"/>
              <wp:wrapSquare wrapText="bothSides"/>
              <wp:docPr id="195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82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BCD8030" w14:textId="77777777" w:rsidR="00A85156" w:rsidRDefault="00A85156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MINISTERE DE L'EDUCATION NATIONALE</w:t>
                          </w:r>
                        </w:p>
                        <w:p w14:paraId="35BB8249" w14:textId="77777777" w:rsidR="00A85156" w:rsidRDefault="00A85156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DIRECTION REGIONALE D'ABIDJAN SUD</w:t>
                          </w:r>
                        </w:p>
                        <w:p w14:paraId="758203FB" w14:textId="77777777" w:rsidR="00A85156" w:rsidRDefault="00A85156" w:rsidP="00D731CE">
                          <w:pPr>
                            <w:pStyle w:val="En-tte"/>
                            <w:tabs>
                              <w:tab w:val="left" w:pos="9224"/>
                            </w:tabs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INSTITUT D'ENSEIGNEMENT GENERAL ET</w:t>
                          </w:r>
                          <w: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</w:t>
                          </w:r>
                          <w:proofErr w:type="gramStart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TECHNIQUE  LA</w:t>
                          </w:r>
                          <w:proofErr w:type="gramEnd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GRACE </w:t>
                          </w:r>
                        </w:p>
                        <w:p w14:paraId="17DFAFBE" w14:textId="77777777" w:rsidR="00A85156" w:rsidRDefault="00A85156" w:rsidP="00D731CE">
                          <w:pPr>
                            <w:pStyle w:val="En-tte"/>
                            <w:tabs>
                              <w:tab w:val="left" w:pos="9224"/>
                            </w:tabs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ABIDJAN (IEGTA)</w:t>
                          </w:r>
                        </w:p>
                        <w:p w14:paraId="7B65D3BA" w14:textId="77777777" w:rsidR="00A85156" w:rsidRDefault="00A8515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F8FE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24.75pt;margin-top:-8.45pt;width:381.75pt;height:6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">
              <v:textbox>
                <w:txbxContent>
                  <w:p w14:paraId="1BCD8030" w14:textId="77777777" w:rsidR="00A85156" w:rsidRDefault="00A85156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MINISTERE DE L'EDUCATION NATIONALE</w:t>
                    </w:r>
                  </w:p>
                  <w:p w14:paraId="35BB8249" w14:textId="77777777" w:rsidR="00A85156" w:rsidRDefault="00A85156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DIRECTION REGIONALE D'ABIDJAN SUD</w:t>
                    </w:r>
                  </w:p>
                  <w:p w14:paraId="758203FB" w14:textId="77777777" w:rsidR="00A85156" w:rsidRDefault="00A85156" w:rsidP="00D731CE">
                    <w:pPr>
                      <w:pStyle w:val="En-tte"/>
                      <w:tabs>
                        <w:tab w:val="left" w:pos="9224"/>
                      </w:tabs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INSTITUT D'ENSEIGNEMENT GENERAL ET</w:t>
                    </w:r>
                    <w:r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</w:t>
                    </w:r>
                    <w:proofErr w:type="gramStart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TECHNIQUE  LA</w:t>
                    </w:r>
                    <w:proofErr w:type="gramEnd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GRACE </w:t>
                    </w:r>
                  </w:p>
                  <w:p w14:paraId="17DFAFBE" w14:textId="77777777" w:rsidR="00A85156" w:rsidRDefault="00A85156" w:rsidP="00D731CE">
                    <w:pPr>
                      <w:pStyle w:val="En-tte"/>
                      <w:tabs>
                        <w:tab w:val="left" w:pos="9224"/>
                      </w:tabs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ABIDJAN (IEGTA)</w:t>
                    </w:r>
                  </w:p>
                  <w:p w14:paraId="7B65D3BA" w14:textId="77777777" w:rsidR="00A85156" w:rsidRDefault="00A85156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7CFE5421" wp14:editId="43EE73CB">
          <wp:extent cx="926465" cy="821690"/>
          <wp:effectExtent l="0" t="0" r="6985" b="0"/>
          <wp:docPr id="200" name="Image 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821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A665" w14:textId="77777777" w:rsidR="00BC1B68" w:rsidRDefault="00D731CE" w:rsidP="00185C46">
    <w:pPr>
      <w:pStyle w:val="En-tte"/>
      <w:jc w:val="right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315B9C" wp14:editId="559453B3">
              <wp:simplePos x="0" y="0"/>
              <wp:positionH relativeFrom="column">
                <wp:posOffset>314325</wp:posOffset>
              </wp:positionH>
              <wp:positionV relativeFrom="paragraph">
                <wp:posOffset>-107315</wp:posOffset>
              </wp:positionV>
              <wp:extent cx="4848225" cy="876300"/>
              <wp:effectExtent l="0" t="0" r="28575" b="1905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82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D1A24D" w14:textId="77777777" w:rsidR="00D731CE" w:rsidRDefault="00D731CE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MINISTERE DE L'EDUCATION NATIONALE</w:t>
                          </w:r>
                        </w:p>
                        <w:p w14:paraId="564C1367" w14:textId="77777777" w:rsidR="00D731CE" w:rsidRDefault="00D731CE" w:rsidP="00D731CE">
                          <w:pP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DIRECTION REGIONALE D'ABIDJAN SUD</w:t>
                          </w:r>
                        </w:p>
                        <w:p w14:paraId="3F912F6F" w14:textId="77777777" w:rsidR="00990B53" w:rsidRDefault="00D731CE" w:rsidP="00D731CE">
                          <w:pPr>
                            <w:pStyle w:val="En-tte"/>
                            <w:tabs>
                              <w:tab w:val="left" w:pos="9224"/>
                            </w:tabs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INSTITUT D'ENSEIGNEMENT GENERAL ET</w:t>
                          </w:r>
                          <w:r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</w:t>
                          </w:r>
                          <w:proofErr w:type="gramStart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TECHNIQUE  LA</w:t>
                          </w:r>
                          <w:proofErr w:type="gramEnd"/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 xml:space="preserve"> GRACE </w:t>
                          </w:r>
                        </w:p>
                        <w:p w14:paraId="3FD58712" w14:textId="77777777" w:rsidR="00D731CE" w:rsidRDefault="00D731CE" w:rsidP="00D731CE">
                          <w:pPr>
                            <w:pStyle w:val="En-tte"/>
                            <w:tabs>
                              <w:tab w:val="left" w:pos="9224"/>
                            </w:tabs>
                          </w:pPr>
                          <w:r w:rsidRPr="00D277EE">
                            <w:rPr>
                              <w:rFonts w:ascii="Calibri" w:eastAsia="Times New Roman" w:hAnsi="Calibri" w:cs="Calibri"/>
                              <w:lang w:eastAsia="fr-FR"/>
                            </w:rPr>
                            <w:t>ABIDJAN (IEGTA)</w:t>
                          </w:r>
                        </w:p>
                        <w:p w14:paraId="7DAB9DE5" w14:textId="77777777" w:rsidR="00D731CE" w:rsidRDefault="00D731C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315B9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24.75pt;margin-top:-8.45pt;width:381.7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">
              <v:textbox>
                <w:txbxContent>
                  <w:p w14:paraId="05D1A24D" w14:textId="77777777" w:rsidR="00D731CE" w:rsidRDefault="00D731CE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MINISTERE DE L'EDUCATION NATIONALE</w:t>
                    </w:r>
                  </w:p>
                  <w:p w14:paraId="564C1367" w14:textId="77777777" w:rsidR="00D731CE" w:rsidRDefault="00D731CE" w:rsidP="00D731CE">
                    <w:pPr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DIRECTION REGIONALE D'ABIDJAN SUD</w:t>
                    </w:r>
                  </w:p>
                  <w:p w14:paraId="3F912F6F" w14:textId="77777777" w:rsidR="00990B53" w:rsidRDefault="00D731CE" w:rsidP="00D731CE">
                    <w:pPr>
                      <w:pStyle w:val="En-tte"/>
                      <w:tabs>
                        <w:tab w:val="left" w:pos="9224"/>
                      </w:tabs>
                      <w:rPr>
                        <w:rFonts w:ascii="Calibri" w:eastAsia="Times New Roman" w:hAnsi="Calibri" w:cs="Calibri"/>
                        <w:lang w:eastAsia="fr-FR"/>
                      </w:rPr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INSTITUT D'ENSEIGNEMENT GENERAL ET</w:t>
                    </w:r>
                    <w:r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</w:t>
                    </w:r>
                    <w:proofErr w:type="gramStart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TECHNIQUE  LA</w:t>
                    </w:r>
                    <w:proofErr w:type="gramEnd"/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 xml:space="preserve"> GRACE </w:t>
                    </w:r>
                  </w:p>
                  <w:p w14:paraId="3FD58712" w14:textId="77777777" w:rsidR="00D731CE" w:rsidRDefault="00D731CE" w:rsidP="00D731CE">
                    <w:pPr>
                      <w:pStyle w:val="En-tte"/>
                      <w:tabs>
                        <w:tab w:val="left" w:pos="9224"/>
                      </w:tabs>
                    </w:pPr>
                    <w:r w:rsidRPr="00D277EE">
                      <w:rPr>
                        <w:rFonts w:ascii="Calibri" w:eastAsia="Times New Roman" w:hAnsi="Calibri" w:cs="Calibri"/>
                        <w:lang w:eastAsia="fr-FR"/>
                      </w:rPr>
                      <w:t>ABIDJAN (IEGTA)</w:t>
                    </w:r>
                  </w:p>
                  <w:p w14:paraId="7DAB9DE5" w14:textId="77777777" w:rsidR="00D731CE" w:rsidRDefault="00D731CE"/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365BE6AD" wp14:editId="7EAD3CDB">
          <wp:extent cx="926465" cy="821690"/>
          <wp:effectExtent l="0" t="0" r="6985" b="0"/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821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1CE"/>
    <w:rsid w:val="00037281"/>
    <w:rsid w:val="00094EDE"/>
    <w:rsid w:val="000A4783"/>
    <w:rsid w:val="000E59EA"/>
    <w:rsid w:val="000F7CE7"/>
    <w:rsid w:val="00105777"/>
    <w:rsid w:val="00110721"/>
    <w:rsid w:val="001257F0"/>
    <w:rsid w:val="00150904"/>
    <w:rsid w:val="00162CE9"/>
    <w:rsid w:val="0017251D"/>
    <w:rsid w:val="00185C46"/>
    <w:rsid w:val="001A199E"/>
    <w:rsid w:val="00213F01"/>
    <w:rsid w:val="00247082"/>
    <w:rsid w:val="002511A4"/>
    <w:rsid w:val="0025130C"/>
    <w:rsid w:val="00254431"/>
    <w:rsid w:val="00256391"/>
    <w:rsid w:val="002633EB"/>
    <w:rsid w:val="00265218"/>
    <w:rsid w:val="00281EF6"/>
    <w:rsid w:val="002B7FDE"/>
    <w:rsid w:val="002D3842"/>
    <w:rsid w:val="002E4BCD"/>
    <w:rsid w:val="002F35E6"/>
    <w:rsid w:val="002F77A2"/>
    <w:rsid w:val="00337C0F"/>
    <w:rsid w:val="003549C1"/>
    <w:rsid w:val="0037655C"/>
    <w:rsid w:val="003E0129"/>
    <w:rsid w:val="003E38A7"/>
    <w:rsid w:val="00435E8C"/>
    <w:rsid w:val="00463B35"/>
    <w:rsid w:val="00482917"/>
    <w:rsid w:val="004B16E3"/>
    <w:rsid w:val="004C2F50"/>
    <w:rsid w:val="004E6E24"/>
    <w:rsid w:val="005170FB"/>
    <w:rsid w:val="005310BC"/>
    <w:rsid w:val="00566B05"/>
    <w:rsid w:val="00582ACB"/>
    <w:rsid w:val="005A0C93"/>
    <w:rsid w:val="005D124E"/>
    <w:rsid w:val="00644591"/>
    <w:rsid w:val="00663EB4"/>
    <w:rsid w:val="006C47BB"/>
    <w:rsid w:val="006E0BE7"/>
    <w:rsid w:val="0070521C"/>
    <w:rsid w:val="0071089C"/>
    <w:rsid w:val="0075512C"/>
    <w:rsid w:val="00763E3A"/>
    <w:rsid w:val="00766925"/>
    <w:rsid w:val="007A31DE"/>
    <w:rsid w:val="007B52D2"/>
    <w:rsid w:val="007C1F7D"/>
    <w:rsid w:val="007C5989"/>
    <w:rsid w:val="007D38AB"/>
    <w:rsid w:val="00857086"/>
    <w:rsid w:val="008D3EE1"/>
    <w:rsid w:val="008D786A"/>
    <w:rsid w:val="009116E2"/>
    <w:rsid w:val="0094294D"/>
    <w:rsid w:val="00951F0A"/>
    <w:rsid w:val="00990B53"/>
    <w:rsid w:val="009963B2"/>
    <w:rsid w:val="009A1F98"/>
    <w:rsid w:val="009B5846"/>
    <w:rsid w:val="009C3156"/>
    <w:rsid w:val="00A47E2D"/>
    <w:rsid w:val="00A673AA"/>
    <w:rsid w:val="00A85156"/>
    <w:rsid w:val="00AB14B6"/>
    <w:rsid w:val="00AC7198"/>
    <w:rsid w:val="00AE3FB7"/>
    <w:rsid w:val="00AF36EF"/>
    <w:rsid w:val="00B122BA"/>
    <w:rsid w:val="00B4295E"/>
    <w:rsid w:val="00B508AF"/>
    <w:rsid w:val="00BC1B68"/>
    <w:rsid w:val="00BF5A49"/>
    <w:rsid w:val="00C1012C"/>
    <w:rsid w:val="00C51F92"/>
    <w:rsid w:val="00C55CA1"/>
    <w:rsid w:val="00C94D12"/>
    <w:rsid w:val="00CE6182"/>
    <w:rsid w:val="00CF0238"/>
    <w:rsid w:val="00CF7376"/>
    <w:rsid w:val="00D433C4"/>
    <w:rsid w:val="00D4436A"/>
    <w:rsid w:val="00D528B4"/>
    <w:rsid w:val="00D731CE"/>
    <w:rsid w:val="00DA1856"/>
    <w:rsid w:val="00E53AFF"/>
    <w:rsid w:val="00EB5CEC"/>
    <w:rsid w:val="00EF1881"/>
    <w:rsid w:val="00F1206A"/>
    <w:rsid w:val="00F171BE"/>
    <w:rsid w:val="00F26C9E"/>
    <w:rsid w:val="00F27B67"/>
    <w:rsid w:val="00F37EA1"/>
    <w:rsid w:val="00F81BAC"/>
    <w:rsid w:val="00FD5017"/>
    <w:rsid w:val="00FE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D35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Franklin Gothic Book" w:eastAsia="Franklin Gothic Book" w:hAnsi="Franklin Gothic Book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ACB"/>
    <w:pPr>
      <w:ind w:left="360" w:right="360"/>
    </w:pPr>
    <w:rPr>
      <w:rFonts w:asciiTheme="minorHAnsi" w:hAnsiTheme="minorHAnsi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C1B68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E53AFF"/>
  </w:style>
  <w:style w:type="paragraph" w:styleId="Pieddepage">
    <w:name w:val="footer"/>
    <w:basedOn w:val="Normal"/>
    <w:link w:val="PieddepageCar"/>
    <w:uiPriority w:val="99"/>
    <w:semiHidden/>
    <w:rsid w:val="00BC1B68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53AFF"/>
  </w:style>
  <w:style w:type="table" w:styleId="Grilledutableau">
    <w:name w:val="Table Grid"/>
    <w:basedOn w:val="TableauNormal"/>
    <w:uiPriority w:val="39"/>
    <w:rsid w:val="00BC1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qFormat/>
    <w:rsid w:val="00857086"/>
    <w:pPr>
      <w:ind w:left="0" w:right="0"/>
      <w:contextualSpacing/>
      <w:jc w:val="center"/>
    </w:pPr>
    <w:rPr>
      <w:rFonts w:asciiTheme="majorHAnsi" w:eastAsia="Times New Roman" w:hAnsiTheme="majorHAnsi"/>
      <w:b/>
      <w:color w:val="FFFFFF"/>
      <w:spacing w:val="-10"/>
      <w:kern w:val="28"/>
      <w:sz w:val="32"/>
      <w:szCs w:val="56"/>
    </w:rPr>
  </w:style>
  <w:style w:type="character" w:customStyle="1" w:styleId="TitreCar">
    <w:name w:val="Titre Car"/>
    <w:link w:val="Titre"/>
    <w:rsid w:val="00857086"/>
    <w:rPr>
      <w:rFonts w:asciiTheme="majorHAnsi" w:eastAsia="Times New Roman" w:hAnsiTheme="majorHAnsi"/>
      <w:b/>
      <w:color w:val="FFFFFF"/>
      <w:spacing w:val="-10"/>
      <w:kern w:val="28"/>
      <w:sz w:val="32"/>
      <w:szCs w:val="56"/>
    </w:rPr>
  </w:style>
  <w:style w:type="paragraph" w:styleId="NormalWeb">
    <w:name w:val="Normal (Web)"/>
    <w:basedOn w:val="Normal"/>
    <w:uiPriority w:val="99"/>
    <w:semiHidden/>
    <w:rsid w:val="00265218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Texte">
    <w:name w:val="Texte"/>
    <w:basedOn w:val="Normal"/>
    <w:next w:val="Normal"/>
    <w:uiPriority w:val="1"/>
    <w:semiHidden/>
    <w:qFormat/>
    <w:rsid w:val="00265218"/>
    <w:pPr>
      <w:spacing w:after="240"/>
    </w:pPr>
    <w:rPr>
      <w:color w:val="000000"/>
      <w:sz w:val="22"/>
    </w:rPr>
  </w:style>
  <w:style w:type="paragraph" w:customStyle="1" w:styleId="Texteenbleu">
    <w:name w:val="Texte en bleu"/>
    <w:basedOn w:val="Normal"/>
    <w:uiPriority w:val="2"/>
    <w:qFormat/>
    <w:rsid w:val="00B508AF"/>
    <w:pPr>
      <w:spacing w:after="120"/>
    </w:pPr>
    <w:rPr>
      <w:i/>
      <w:color w:val="1F497D"/>
      <w:sz w:val="22"/>
    </w:rPr>
  </w:style>
  <w:style w:type="paragraph" w:customStyle="1" w:styleId="Contacts">
    <w:name w:val="Contacts"/>
    <w:basedOn w:val="Normal"/>
    <w:uiPriority w:val="5"/>
    <w:qFormat/>
    <w:rsid w:val="005310BC"/>
    <w:pPr>
      <w:jc w:val="center"/>
    </w:pPr>
    <w:rPr>
      <w:color w:val="1F497D"/>
      <w:sz w:val="20"/>
      <w:szCs w:val="20"/>
    </w:rPr>
  </w:style>
  <w:style w:type="character" w:styleId="Textedelespacerserv">
    <w:name w:val="Placeholder Text"/>
    <w:uiPriority w:val="99"/>
    <w:semiHidden/>
    <w:rsid w:val="00E53AFF"/>
    <w:rPr>
      <w:color w:val="808080"/>
    </w:rPr>
  </w:style>
  <w:style w:type="paragraph" w:customStyle="1" w:styleId="Texteengras">
    <w:name w:val="Texte en gras"/>
    <w:basedOn w:val="Texte"/>
    <w:uiPriority w:val="2"/>
    <w:qFormat/>
    <w:rsid w:val="001A199E"/>
    <w:rPr>
      <w:b/>
      <w:bCs/>
      <w:color w:val="000000" w:themeColor="text1"/>
      <w:sz w:val="24"/>
    </w:rPr>
  </w:style>
  <w:style w:type="paragraph" w:customStyle="1" w:styleId="Texteengrasbleu">
    <w:name w:val="Texte en gras bleu"/>
    <w:basedOn w:val="Texteenbleu"/>
    <w:uiPriority w:val="4"/>
    <w:qFormat/>
    <w:rsid w:val="00FD5017"/>
    <w:pPr>
      <w:spacing w:after="200"/>
    </w:pPr>
    <w:rPr>
      <w:b/>
      <w:bCs/>
      <w:i w:val="0"/>
      <w:color w:val="1F497D" w:themeColor="text2"/>
      <w:sz w:val="24"/>
    </w:rPr>
  </w:style>
  <w:style w:type="paragraph" w:customStyle="1" w:styleId="Notes">
    <w:name w:val="Notes"/>
    <w:basedOn w:val="Texteenbleu"/>
    <w:uiPriority w:val="6"/>
    <w:qFormat/>
    <w:rsid w:val="001A199E"/>
    <w:rPr>
      <w:i w:val="0"/>
      <w:iCs/>
      <w:sz w:val="20"/>
    </w:rPr>
  </w:style>
  <w:style w:type="table" w:styleId="TableauGrille4-Accentuation3">
    <w:name w:val="Grid Table 4 Accent 3"/>
    <w:basedOn w:val="TableauNormal"/>
    <w:uiPriority w:val="49"/>
    <w:rsid w:val="00F37EA1"/>
    <w:rPr>
      <w:rFonts w:asciiTheme="minorHAnsi" w:eastAsiaTheme="minorHAnsi" w:hAnsiTheme="minorHAnsi" w:cstheme="minorBidi"/>
      <w:sz w:val="24"/>
      <w:szCs w:val="24"/>
    </w:rPr>
    <w:tblPr>
      <w:tblStyleRowBandSize w:val="1"/>
      <w:tblStyleColBandSize w:val="1"/>
      <w:jc w:val="center"/>
      <w:tblBorders>
        <w:top w:val="single" w:sz="4" w:space="0" w:color="92A0C0" w:themeColor="accent3" w:themeTint="99"/>
        <w:bottom w:val="single" w:sz="4" w:space="0" w:color="92A0C0" w:themeColor="accent3" w:themeTint="99"/>
        <w:insideH w:val="single" w:sz="4" w:space="0" w:color="92A0C0" w:themeColor="accent3" w:themeTint="99"/>
        <w:insideV w:val="single" w:sz="4" w:space="0" w:color="92A0C0" w:themeColor="accent3" w:themeTint="99"/>
      </w:tblBorders>
    </w:tblPr>
    <w:trPr>
      <w:jc w:val="center"/>
    </w:trPr>
    <w:tblStylePr w:type="firstRow">
      <w:rPr>
        <w:b/>
        <w:bCs/>
        <w:color w:val="FFFFFF" w:themeColor="background1"/>
      </w:rPr>
      <w:tblPr/>
      <w:tcPr>
        <w:shd w:val="clear" w:color="auto" w:fill="1F497D" w:themeFill="text2"/>
      </w:tcPr>
    </w:tblStylePr>
    <w:tblStylePr w:type="lastRow">
      <w:rPr>
        <w:b/>
        <w:bCs/>
      </w:rPr>
      <w:tblPr/>
      <w:tcPr>
        <w:tcBorders>
          <w:top w:val="double" w:sz="4" w:space="0" w:color="5265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DFEA" w:themeFill="accent3" w:themeFillTint="33"/>
      </w:tcPr>
    </w:tblStylePr>
    <w:tblStylePr w:type="band1Horz">
      <w:tblPr/>
      <w:tcPr>
        <w:shd w:val="clear" w:color="auto" w:fill="DADFEA" w:themeFill="accent3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2E4BCD"/>
    <w:rPr>
      <w:color w:val="0096D2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2E4B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7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65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2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1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8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74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06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8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1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7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66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3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1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51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50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44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2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42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2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5.png"/><Relationship Id="rId25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3.xm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oleObject" Target="embeddings/oleObject1.bin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iraud\AppData\Roaming\Microsoft\Templates\Lettre%20de%20traitement%20impr&#233;vu%20-%20Sant&#23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992DAECF1E843268923A1D5483353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AEC4A6-D73E-459A-8B4F-5D7E59187772}"/>
      </w:docPartPr>
      <w:docPartBody>
        <w:p w:rsidR="00000000" w:rsidRDefault="002D76FF" w:rsidP="002D76FF">
          <w:pPr>
            <w:pStyle w:val="3992DAECF1E843268923A1D5483353CA"/>
          </w:pPr>
          <w:r w:rsidRPr="00766925">
            <w:rPr>
              <w:lang w:bidi="fr-FR"/>
            </w:rPr>
            <w:t>Cordialement,</w:t>
          </w:r>
        </w:p>
      </w:docPartBody>
    </w:docPart>
    <w:docPart>
      <w:docPartPr>
        <w:name w:val="D129F63D18C94ACEA87D462602DBE6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103A8B-9A77-4EF7-A740-CDCE322DE565}"/>
      </w:docPartPr>
      <w:docPartBody>
        <w:p w:rsidR="00000000" w:rsidRDefault="002D76FF" w:rsidP="002D76FF">
          <w:pPr>
            <w:pStyle w:val="D129F63D18C94ACEA87D462602DBE662"/>
          </w:pPr>
          <w:r w:rsidRPr="00766925">
            <w:rPr>
              <w:lang w:bidi="fr-FR"/>
            </w:rPr>
            <w:t>Nom de l’employé</w:t>
          </w:r>
        </w:p>
      </w:docPartBody>
    </w:docPart>
    <w:docPart>
      <w:docPartPr>
        <w:name w:val="FF9F8409BB4E429791535F38BB9F22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D26998-8A7B-4978-8929-287D399FB1FB}"/>
      </w:docPartPr>
      <w:docPartBody>
        <w:p w:rsidR="00000000" w:rsidRDefault="002D76FF" w:rsidP="002D76FF">
          <w:pPr>
            <w:pStyle w:val="FF9F8409BB4E429791535F38BB9F22C8"/>
          </w:pPr>
          <w:r w:rsidRPr="00766925">
            <w:rPr>
              <w:lang w:bidi="fr-FR"/>
            </w:rPr>
            <w:t>Cordialement,</w:t>
          </w:r>
        </w:p>
      </w:docPartBody>
    </w:docPart>
    <w:docPart>
      <w:docPartPr>
        <w:name w:val="C4BE13DDB644445FA70454010C4166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9F36AEB-52CE-4D76-A154-F75CF03F922D}"/>
      </w:docPartPr>
      <w:docPartBody>
        <w:p w:rsidR="00000000" w:rsidRDefault="002D76FF" w:rsidP="002D76FF">
          <w:pPr>
            <w:pStyle w:val="C4BE13DDB644445FA70454010C4166A9"/>
          </w:pPr>
          <w:r w:rsidRPr="00766925">
            <w:rPr>
              <w:lang w:bidi="fr-FR"/>
            </w:rPr>
            <w:t>Nom de l’employé</w:t>
          </w:r>
        </w:p>
      </w:docPartBody>
    </w:docPart>
    <w:docPart>
      <w:docPartPr>
        <w:name w:val="CADCA5D5B0D44BDFABAB1C4938B849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96836C-FBF3-433D-A5CE-B99A43FB6183}"/>
      </w:docPartPr>
      <w:docPartBody>
        <w:p w:rsidR="00000000" w:rsidRDefault="002D76FF" w:rsidP="002D76FF">
          <w:pPr>
            <w:pStyle w:val="CADCA5D5B0D44BDFABAB1C4938B849CC"/>
          </w:pPr>
          <w:r w:rsidRPr="00766925">
            <w:rPr>
              <w:lang w:bidi="fr-FR"/>
            </w:rPr>
            <w:t>Cordialement,</w:t>
          </w:r>
        </w:p>
      </w:docPartBody>
    </w:docPart>
    <w:docPart>
      <w:docPartPr>
        <w:name w:val="287F5DCDE7C24586A807CAE3209D4F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F596BD-BB02-425E-B955-4A7183928D6B}"/>
      </w:docPartPr>
      <w:docPartBody>
        <w:p w:rsidR="00000000" w:rsidRDefault="002D76FF" w:rsidP="002D76FF">
          <w:pPr>
            <w:pStyle w:val="287F5DCDE7C24586A807CAE3209D4F2B"/>
          </w:pPr>
          <w:r w:rsidRPr="00766925">
            <w:rPr>
              <w:lang w:bidi="fr-FR"/>
            </w:rPr>
            <w:t>Nom de l’employé</w:t>
          </w:r>
        </w:p>
      </w:docPartBody>
    </w:docPart>
    <w:docPart>
      <w:docPartPr>
        <w:name w:val="53F34C30B6C04D76B8484EFF294D8A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055768-D28C-4E90-AD88-500B356F9D05}"/>
      </w:docPartPr>
      <w:docPartBody>
        <w:p w:rsidR="00000000" w:rsidRDefault="002D76FF" w:rsidP="002D76FF">
          <w:pPr>
            <w:pStyle w:val="53F34C30B6C04D76B8484EFF294D8A97"/>
          </w:pPr>
          <w:r w:rsidRPr="00766925">
            <w:rPr>
              <w:lang w:bidi="fr-FR"/>
            </w:rPr>
            <w:t>Cordialement,</w:t>
          </w:r>
        </w:p>
      </w:docPartBody>
    </w:docPart>
    <w:docPart>
      <w:docPartPr>
        <w:name w:val="9732E1A6E179489B8C5B100C97FF50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CFAEF6-F8D9-41A1-A436-B5E6F0028B33}"/>
      </w:docPartPr>
      <w:docPartBody>
        <w:p w:rsidR="00000000" w:rsidRDefault="002D76FF" w:rsidP="002D76FF">
          <w:pPr>
            <w:pStyle w:val="9732E1A6E179489B8C5B100C97FF502F"/>
          </w:pPr>
          <w:r w:rsidRPr="00766925">
            <w:rPr>
              <w:lang w:bidi="fr-FR"/>
            </w:rPr>
            <w:t>Nom de l’employé</w:t>
          </w:r>
        </w:p>
      </w:docPartBody>
    </w:docPart>
    <w:docPart>
      <w:docPartPr>
        <w:name w:val="0F6E3739F91F40598BD6AC05B6805E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9D9D6D-CA0B-47BA-A334-DC831BC469C0}"/>
      </w:docPartPr>
      <w:docPartBody>
        <w:p w:rsidR="00000000" w:rsidRDefault="002D76FF" w:rsidP="002D76FF">
          <w:pPr>
            <w:pStyle w:val="0F6E3739F91F40598BD6AC05B6805EE1"/>
          </w:pPr>
          <w:r w:rsidRPr="00766925">
            <w:rPr>
              <w:lang w:bidi="fr-FR"/>
            </w:rPr>
            <w:t>Cordialement,</w:t>
          </w:r>
        </w:p>
      </w:docPartBody>
    </w:docPart>
    <w:docPart>
      <w:docPartPr>
        <w:name w:val="698C836AB6EE45E0854E6CAA7C1A0A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39D92B-5C7C-4000-BA4D-6A839E87773B}"/>
      </w:docPartPr>
      <w:docPartBody>
        <w:p w:rsidR="00000000" w:rsidRDefault="002D76FF" w:rsidP="002D76FF">
          <w:pPr>
            <w:pStyle w:val="698C836AB6EE45E0854E6CAA7C1A0ACF"/>
          </w:pPr>
          <w:r w:rsidRPr="00766925">
            <w:rPr>
              <w:lang w:bidi="fr-FR"/>
            </w:rPr>
            <w:t>Cordialement,</w:t>
          </w:r>
        </w:p>
      </w:docPartBody>
    </w:docPart>
    <w:docPart>
      <w:docPartPr>
        <w:name w:val="30269E4B93E9468599F2454DB2FC3C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7573F3-CC60-4566-ACB4-F4B5A4B66285}"/>
      </w:docPartPr>
      <w:docPartBody>
        <w:p w:rsidR="00000000" w:rsidRDefault="002D76FF" w:rsidP="002D76FF">
          <w:pPr>
            <w:pStyle w:val="30269E4B93E9468599F2454DB2FC3C8B"/>
          </w:pPr>
          <w:r w:rsidRPr="00766925">
            <w:rPr>
              <w:lang w:bidi="fr-FR"/>
            </w:rPr>
            <w:t>Cordialement,</w:t>
          </w:r>
        </w:p>
      </w:docPartBody>
    </w:docPart>
    <w:docPart>
      <w:docPartPr>
        <w:name w:val="577186994C9246BB9006DBB501719E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488D4B-9260-4FE0-B1F8-30C9D3ADFC71}"/>
      </w:docPartPr>
      <w:docPartBody>
        <w:p w:rsidR="00000000" w:rsidRDefault="002D76FF" w:rsidP="002D76FF">
          <w:pPr>
            <w:pStyle w:val="577186994C9246BB9006DBB501719E05"/>
          </w:pPr>
          <w:r w:rsidRPr="00766925">
            <w:rPr>
              <w:lang w:bidi="fr-FR"/>
            </w:rPr>
            <w:t>Nom de l’employé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6FF"/>
    <w:rsid w:val="002D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992DAECF1E843268923A1D5483353CA">
    <w:name w:val="3992DAECF1E843268923A1D5483353CA"/>
    <w:rsid w:val="002D76FF"/>
  </w:style>
  <w:style w:type="paragraph" w:customStyle="1" w:styleId="D129F63D18C94ACEA87D462602DBE662">
    <w:name w:val="D129F63D18C94ACEA87D462602DBE662"/>
    <w:rsid w:val="002D76FF"/>
  </w:style>
  <w:style w:type="paragraph" w:customStyle="1" w:styleId="FF9F8409BB4E429791535F38BB9F22C8">
    <w:name w:val="FF9F8409BB4E429791535F38BB9F22C8"/>
    <w:rsid w:val="002D76FF"/>
  </w:style>
  <w:style w:type="paragraph" w:customStyle="1" w:styleId="C4BE13DDB644445FA70454010C4166A9">
    <w:name w:val="C4BE13DDB644445FA70454010C4166A9"/>
    <w:rsid w:val="002D76FF"/>
  </w:style>
  <w:style w:type="paragraph" w:customStyle="1" w:styleId="CADCA5D5B0D44BDFABAB1C4938B849CC">
    <w:name w:val="CADCA5D5B0D44BDFABAB1C4938B849CC"/>
    <w:rsid w:val="002D76FF"/>
  </w:style>
  <w:style w:type="paragraph" w:customStyle="1" w:styleId="287F5DCDE7C24586A807CAE3209D4F2B">
    <w:name w:val="287F5DCDE7C24586A807CAE3209D4F2B"/>
    <w:rsid w:val="002D76FF"/>
  </w:style>
  <w:style w:type="paragraph" w:customStyle="1" w:styleId="53F34C30B6C04D76B8484EFF294D8A97">
    <w:name w:val="53F34C30B6C04D76B8484EFF294D8A97"/>
    <w:rsid w:val="002D76FF"/>
  </w:style>
  <w:style w:type="paragraph" w:customStyle="1" w:styleId="9732E1A6E179489B8C5B100C97FF502F">
    <w:name w:val="9732E1A6E179489B8C5B100C97FF502F"/>
    <w:rsid w:val="002D76FF"/>
  </w:style>
  <w:style w:type="paragraph" w:customStyle="1" w:styleId="0F6E3739F91F40598BD6AC05B6805EE1">
    <w:name w:val="0F6E3739F91F40598BD6AC05B6805EE1"/>
    <w:rsid w:val="002D76FF"/>
  </w:style>
  <w:style w:type="paragraph" w:customStyle="1" w:styleId="42CBEFB004CF457CA7498B8CF5A006AE">
    <w:name w:val="42CBEFB004CF457CA7498B8CF5A006AE"/>
    <w:rsid w:val="002D76FF"/>
  </w:style>
  <w:style w:type="paragraph" w:customStyle="1" w:styleId="698C836AB6EE45E0854E6CAA7C1A0ACF">
    <w:name w:val="698C836AB6EE45E0854E6CAA7C1A0ACF"/>
    <w:rsid w:val="002D76FF"/>
  </w:style>
  <w:style w:type="paragraph" w:customStyle="1" w:styleId="BB9FB7110A3A45D7825A9D32AFAE61A3">
    <w:name w:val="BB9FB7110A3A45D7825A9D32AFAE61A3"/>
    <w:rsid w:val="002D76FF"/>
  </w:style>
  <w:style w:type="paragraph" w:customStyle="1" w:styleId="30269E4B93E9468599F2454DB2FC3C8B">
    <w:name w:val="30269E4B93E9468599F2454DB2FC3C8B"/>
    <w:rsid w:val="002D76FF"/>
  </w:style>
  <w:style w:type="paragraph" w:customStyle="1" w:styleId="577186994C9246BB9006DBB501719E05">
    <w:name w:val="577186994C9246BB9006DBB501719E05"/>
    <w:rsid w:val="002D76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eme1">
  <a:themeElements>
    <a:clrScheme name="BUS_Activity Based Cost Tracke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F7F5E6"/>
      </a:accent1>
      <a:accent2>
        <a:srgbClr val="333A56"/>
      </a:accent2>
      <a:accent3>
        <a:srgbClr val="52658F"/>
      </a:accent3>
      <a:accent4>
        <a:srgbClr val="E8E8E8"/>
      </a:accent4>
      <a:accent5>
        <a:srgbClr val="000000"/>
      </a:accent5>
      <a:accent6>
        <a:srgbClr val="8A8A8A"/>
      </a:accent6>
      <a:hlink>
        <a:srgbClr val="0096D2"/>
      </a:hlink>
      <a:folHlink>
        <a:srgbClr val="00578B"/>
      </a:folHlink>
    </a:clrScheme>
    <a:fontScheme name="BUS_Activity Based Cost Tracker">
      <a:majorFont>
        <a:latin typeface="Constantia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Dark" id="{D39323B7-B2D6-4C10-818B-A5CD4ACE85BD}" vid="{15FD9199-0511-4D87-8BFB-2FF3F0C5B5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5F21779-2294-42FE-9D43-B550DE45D4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9C1E04-B221-4CC3-9CFB-CB12D77B6474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3.xml><?xml version="1.0" encoding="utf-8"?>
<ds:datastoreItem xmlns:ds="http://schemas.openxmlformats.org/officeDocument/2006/customXml" ds:itemID="{6952EF3F-9BF9-4EE0-9926-C3EEC3DA91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8D10EC-2D08-4404-BCEC-5D1AC114E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Lettre de traitement imprévu - Santé.dotx</Template>
  <TotalTime>0</TotalTime>
  <Pages>7</Pages>
  <Words>485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2022-04-29T01:04:00Z</dcterms:created>
  <dcterms:modified xsi:type="dcterms:W3CDTF">2022-04-29T01:04:00Z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